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D07303" w14:textId="77777777" w:rsidR="00A00C74" w:rsidRPr="00552707" w:rsidRDefault="00A00C74">
      <w:pPr>
        <w:rPr>
          <w:rFonts w:ascii="Times New Roman" w:hAnsi="Times New Roman" w:cs="Times New Roman"/>
          <w:b/>
          <w:lang w:val="en-US"/>
        </w:rPr>
      </w:pPr>
      <w:r w:rsidRPr="00552707">
        <w:rPr>
          <w:rFonts w:ascii="Times New Roman" w:hAnsi="Times New Roman" w:cs="Times New Roman"/>
          <w:b/>
          <w:lang w:val="en-US"/>
        </w:rPr>
        <w:t xml:space="preserve">     </w:t>
      </w:r>
      <w:r w:rsidRPr="009362FD">
        <w:rPr>
          <w:rFonts w:ascii="Times New Roman" w:hAnsi="Times New Roman" w:cs="Times New Roman"/>
          <w:bCs/>
          <w:sz w:val="22"/>
          <w:szCs w:val="22"/>
          <w:lang w:val="en-US"/>
        </w:rPr>
        <w:t>Inclusion</w:t>
      </w:r>
      <w:r w:rsidRPr="00552707">
        <w:rPr>
          <w:rFonts w:ascii="Times New Roman" w:hAnsi="Times New Roman" w:cs="Times New Roman"/>
          <w:b/>
          <w:lang w:val="en-US"/>
        </w:rPr>
        <w:tab/>
      </w:r>
      <w:r w:rsidRPr="00552707">
        <w:rPr>
          <w:rFonts w:ascii="Times New Roman" w:hAnsi="Times New Roman" w:cs="Times New Roman"/>
          <w:b/>
          <w:lang w:val="en-US"/>
        </w:rPr>
        <w:tab/>
      </w:r>
      <w:r w:rsidRPr="00552707">
        <w:rPr>
          <w:rFonts w:ascii="Times New Roman" w:hAnsi="Times New Roman" w:cs="Times New Roman"/>
          <w:b/>
          <w:lang w:val="en-US"/>
        </w:rPr>
        <w:tab/>
      </w:r>
      <w:r w:rsidRPr="00552707">
        <w:rPr>
          <w:rFonts w:ascii="Times New Roman" w:hAnsi="Times New Roman" w:cs="Times New Roman"/>
          <w:b/>
          <w:lang w:val="en-US"/>
        </w:rPr>
        <w:tab/>
      </w:r>
      <w:r w:rsidRPr="00552707">
        <w:rPr>
          <w:rFonts w:ascii="Times New Roman" w:hAnsi="Times New Roman" w:cs="Times New Roman"/>
          <w:b/>
          <w:lang w:val="en-US"/>
        </w:rPr>
        <w:tab/>
      </w:r>
      <w:r w:rsidRPr="00552707">
        <w:rPr>
          <w:rFonts w:ascii="Times New Roman" w:hAnsi="Times New Roman" w:cs="Times New Roman"/>
          <w:b/>
          <w:lang w:val="en-US"/>
        </w:rPr>
        <w:tab/>
      </w:r>
      <w:r w:rsidRPr="009362FD">
        <w:rPr>
          <w:rFonts w:ascii="Times New Roman" w:hAnsi="Times New Roman" w:cs="Times New Roman"/>
          <w:bCs/>
          <w:sz w:val="22"/>
          <w:szCs w:val="22"/>
          <w:lang w:val="en-US"/>
        </w:rPr>
        <w:t>Exclusion</w:t>
      </w:r>
    </w:p>
    <w:p w14:paraId="38D9149B" w14:textId="1AB356E5" w:rsidR="00A00C74" w:rsidRPr="00552707" w:rsidRDefault="00A00C74">
      <w:pPr>
        <w:rPr>
          <w:rFonts w:ascii="Times New Roman" w:hAnsi="Times New Roman" w:cs="Times New Roman"/>
        </w:rPr>
      </w:pPr>
    </w:p>
    <w:p w14:paraId="4415B361" w14:textId="253D8ADA" w:rsidR="00E865CC" w:rsidRPr="00552707" w:rsidRDefault="00E12608">
      <w:pPr>
        <w:rPr>
          <w:rFonts w:ascii="Times New Roman" w:hAnsi="Times New Roman" w:cs="Times New Roman"/>
        </w:rPr>
      </w:pPr>
      <w:r w:rsidRPr="00552707">
        <w:rPr>
          <w:rFonts w:ascii="Times New Roman" w:hAnsi="Times New Roman" w:cs="Times New Roman"/>
          <w:noProof/>
          <w:lang w:val="en-US"/>
        </w:rPr>
        <mc:AlternateContent>
          <mc:Choice Requires="wps">
            <w:drawing>
              <wp:anchor distT="45720" distB="45720" distL="114300" distR="114300" simplePos="0" relativeHeight="251574784" behindDoc="0" locked="0" layoutInCell="1" allowOverlap="1" wp14:anchorId="6661899C" wp14:editId="6BAF972D">
                <wp:simplePos x="0" y="0"/>
                <wp:positionH relativeFrom="column">
                  <wp:posOffset>114046</wp:posOffset>
                </wp:positionH>
                <wp:positionV relativeFrom="paragraph">
                  <wp:posOffset>102870</wp:posOffset>
                </wp:positionV>
                <wp:extent cx="2124710" cy="803275"/>
                <wp:effectExtent l="0" t="0" r="27940" b="1587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24710" cy="803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FFA810" w14:textId="6B017BD6" w:rsidR="00FA7C58" w:rsidRDefault="00FA7C58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  <w:lang w:val="en-US"/>
                              </w:rPr>
                            </w:pPr>
                            <w:r w:rsidRPr="002A2954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  <w:lang w:val="en-US"/>
                              </w:rPr>
                              <w:t>Enrollment in study during pregnancy</w:t>
                            </w:r>
                          </w:p>
                          <w:p w14:paraId="32F8C3A5" w14:textId="77777777" w:rsidR="002A2954" w:rsidRPr="002A2954" w:rsidRDefault="002A2954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  <w:lang w:val="en-US"/>
                              </w:rPr>
                            </w:pPr>
                          </w:p>
                          <w:p w14:paraId="4ADF5E48" w14:textId="01BA815D" w:rsidR="00FA7C58" w:rsidRPr="002A2954" w:rsidRDefault="002A2954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2"/>
                                <w:szCs w:val="22"/>
                                <w:lang w:val="en-US"/>
                              </w:rPr>
                              <w:t>n</w:t>
                            </w:r>
                            <w:r w:rsidR="00FA7C58" w:rsidRPr="002A2954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  <w:lang w:val="en-US"/>
                              </w:rPr>
                              <w:t xml:space="preserve"> = 8,879</w:t>
                            </w:r>
                          </w:p>
                          <w:p w14:paraId="7630BC48" w14:textId="77777777" w:rsidR="006C16BF" w:rsidRPr="006C16BF" w:rsidRDefault="006C16BF">
                            <w:pPr>
                              <w:rPr>
                                <w:color w:val="FF000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661899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9pt;margin-top:8.1pt;width:167.3pt;height:63.25pt;z-index:2515747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">
                <v:textbox>
                  <w:txbxContent>
                    <w:p w14:paraId="60FFA810" w14:textId="6B017BD6" w:rsidR="00FA7C58" w:rsidRDefault="00FA7C58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  <w:lang w:val="en-US"/>
                        </w:rPr>
                      </w:pPr>
                      <w:r w:rsidRPr="002A2954">
                        <w:rPr>
                          <w:rFonts w:ascii="Times New Roman" w:hAnsi="Times New Roman" w:cs="Times New Roman"/>
                          <w:sz w:val="22"/>
                          <w:szCs w:val="22"/>
                          <w:lang w:val="en-US"/>
                        </w:rPr>
                        <w:t>Enrollment in study during pregnancy</w:t>
                      </w:r>
                    </w:p>
                    <w:p w14:paraId="32F8C3A5" w14:textId="77777777" w:rsidR="002A2954" w:rsidRPr="002A2954" w:rsidRDefault="002A2954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  <w:lang w:val="en-US"/>
                        </w:rPr>
                      </w:pPr>
                    </w:p>
                    <w:p w14:paraId="4ADF5E48" w14:textId="01BA815D" w:rsidR="00FA7C58" w:rsidRPr="002A2954" w:rsidRDefault="002A2954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Times New Roman" w:hAnsi="Times New Roman" w:cs="Times New Roman"/>
                          <w:i/>
                          <w:iCs/>
                          <w:sz w:val="22"/>
                          <w:szCs w:val="22"/>
                          <w:lang w:val="en-US"/>
                        </w:rPr>
                        <w:t>n</w:t>
                      </w:r>
                      <w:r w:rsidR="00FA7C58" w:rsidRPr="002A2954">
                        <w:rPr>
                          <w:rFonts w:ascii="Times New Roman" w:hAnsi="Times New Roman" w:cs="Times New Roman"/>
                          <w:sz w:val="22"/>
                          <w:szCs w:val="22"/>
                          <w:lang w:val="en-US"/>
                        </w:rPr>
                        <w:t xml:space="preserve"> = 8,879</w:t>
                      </w:r>
                    </w:p>
                    <w:p w14:paraId="7630BC48" w14:textId="77777777" w:rsidR="006C16BF" w:rsidRPr="006C16BF" w:rsidRDefault="006C16BF">
                      <w:pPr>
                        <w:rPr>
                          <w:color w:val="FF0000"/>
                          <w:lang w:val="en-US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1FEAE59D" w14:textId="6D8E8EF3" w:rsidR="00E865CC" w:rsidRPr="00552707" w:rsidRDefault="00E865CC" w:rsidP="00E865CC">
      <w:pPr>
        <w:rPr>
          <w:rFonts w:ascii="Times New Roman" w:hAnsi="Times New Roman" w:cs="Times New Roman"/>
        </w:rPr>
      </w:pPr>
    </w:p>
    <w:p w14:paraId="117789A3" w14:textId="44991F86" w:rsidR="00E865CC" w:rsidRPr="00552707" w:rsidRDefault="008270B1" w:rsidP="00E865C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06880" behindDoc="0" locked="0" layoutInCell="1" allowOverlap="1" wp14:anchorId="18DAC01D" wp14:editId="7DC8AE7A">
                <wp:simplePos x="0" y="0"/>
                <wp:positionH relativeFrom="column">
                  <wp:posOffset>1140616</wp:posOffset>
                </wp:positionH>
                <wp:positionV relativeFrom="paragraph">
                  <wp:posOffset>557853</wp:posOffset>
                </wp:positionV>
                <wp:extent cx="0" cy="1422340"/>
                <wp:effectExtent l="76200" t="0" r="57150" b="64135"/>
                <wp:wrapNone/>
                <wp:docPr id="1" name="Straight Arrow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2234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77EDAC24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89.8pt;margin-top:43.95pt;width:0;height:112pt;z-index:251706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" strokecolor="black [3213]" strokeweight=".5pt">
                <v:stroke endarrow="block" joinstyle="miter"/>
              </v:shape>
            </w:pict>
          </mc:Fallback>
        </mc:AlternateContent>
      </w:r>
    </w:p>
    <w:p w14:paraId="31E7DE46" w14:textId="05E14AB3" w:rsidR="00E865CC" w:rsidRPr="00552707" w:rsidRDefault="00E12608" w:rsidP="00E865CC">
      <w:pPr>
        <w:rPr>
          <w:rFonts w:ascii="Times New Roman" w:hAnsi="Times New Roman" w:cs="Times New Roman"/>
        </w:rPr>
      </w:pPr>
      <w:r w:rsidRPr="00552707">
        <w:rPr>
          <w:rFonts w:ascii="Times New Roman" w:hAnsi="Times New Roman" w:cs="Times New Roman"/>
          <w:noProof/>
          <w:lang w:val="en-US"/>
        </w:rPr>
        <mc:AlternateContent>
          <mc:Choice Requires="wps">
            <w:drawing>
              <wp:anchor distT="45720" distB="45720" distL="114300" distR="114300" simplePos="0" relativeHeight="251603456" behindDoc="0" locked="0" layoutInCell="1" allowOverlap="1" wp14:anchorId="1BD1884A" wp14:editId="7F7D1C2B">
                <wp:simplePos x="0" y="0"/>
                <wp:positionH relativeFrom="column">
                  <wp:posOffset>2627630</wp:posOffset>
                </wp:positionH>
                <wp:positionV relativeFrom="paragraph">
                  <wp:posOffset>150100</wp:posOffset>
                </wp:positionV>
                <wp:extent cx="3084195" cy="1854200"/>
                <wp:effectExtent l="0" t="0" r="20955" b="12700"/>
                <wp:wrapSquare wrapText="bothSides"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84195" cy="1854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892F058" w14:textId="79F63A10" w:rsidR="000E7F37" w:rsidRPr="002A2954" w:rsidRDefault="000E7F37" w:rsidP="00B1357E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  <w:lang w:val="en-US"/>
                              </w:rPr>
                            </w:pPr>
                            <w:r w:rsidRPr="002A2954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  <w:lang w:val="en-US"/>
                              </w:rPr>
                              <w:t xml:space="preserve">Excluded (total </w:t>
                            </w:r>
                            <w:r w:rsidR="002A2954"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2"/>
                                <w:szCs w:val="22"/>
                                <w:lang w:val="en-US"/>
                              </w:rPr>
                              <w:t>n</w:t>
                            </w:r>
                            <w:r w:rsidRPr="002A2954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  <w:lang w:val="en-US"/>
                              </w:rPr>
                              <w:t xml:space="preserve"> = </w:t>
                            </w:r>
                            <w:r w:rsidR="00904648" w:rsidRPr="002A2954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  <w:lang w:val="en-US"/>
                              </w:rPr>
                              <w:t>3,5</w:t>
                            </w:r>
                            <w:r w:rsidR="008C6CB6" w:rsidRPr="002A2954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  <w:lang w:val="en-US"/>
                              </w:rPr>
                              <w:t>23</w:t>
                            </w:r>
                            <w:r w:rsidR="00353C21" w:rsidRPr="002A2954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  <w:lang w:val="en-US"/>
                              </w:rPr>
                              <w:t>)</w:t>
                            </w:r>
                          </w:p>
                          <w:p w14:paraId="181B4640" w14:textId="77777777" w:rsidR="00340028" w:rsidRPr="002A2954" w:rsidRDefault="00340028" w:rsidP="00B1357E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  <w:lang w:val="en-US"/>
                              </w:rPr>
                            </w:pPr>
                          </w:p>
                          <w:p w14:paraId="20A8179E" w14:textId="1CE154BF" w:rsidR="002A2954" w:rsidRDefault="00340028" w:rsidP="00B1357E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  <w:lang w:val="en-US"/>
                              </w:rPr>
                            </w:pPr>
                            <w:r w:rsidRPr="002A2954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  <w:lang w:val="en-US"/>
                              </w:rPr>
                              <w:t xml:space="preserve">Withdrawn, loss to follow-up, living outside of study area, prenatal death, early postnatal death, birth outcome unknown, </w:t>
                            </w:r>
                            <w:r w:rsidR="002A2954"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2"/>
                                <w:szCs w:val="22"/>
                                <w:lang w:val="en-US"/>
                              </w:rPr>
                              <w:t>n</w:t>
                            </w:r>
                            <w:r w:rsidRPr="002A2954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  <w:lang w:val="en-US"/>
                              </w:rPr>
                              <w:t xml:space="preserve"> = 1,396</w:t>
                            </w:r>
                          </w:p>
                          <w:p w14:paraId="46B622D7" w14:textId="77777777" w:rsidR="002A2954" w:rsidRPr="002A2954" w:rsidRDefault="002A2954" w:rsidP="00B1357E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  <w:lang w:val="en-US"/>
                              </w:rPr>
                            </w:pPr>
                          </w:p>
                          <w:p w14:paraId="462114F3" w14:textId="62069EDE" w:rsidR="002A2954" w:rsidRDefault="00340028" w:rsidP="00B1357E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  <w:lang w:val="en-US"/>
                              </w:rPr>
                            </w:pPr>
                            <w:r w:rsidRPr="002A2954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  <w:lang w:val="en-US"/>
                              </w:rPr>
                              <w:t xml:space="preserve">No full consent at preschool phase, </w:t>
                            </w:r>
                            <w:r w:rsidR="002A2954"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2"/>
                                <w:szCs w:val="22"/>
                                <w:lang w:val="en-US"/>
                              </w:rPr>
                              <w:t>n</w:t>
                            </w:r>
                            <w:r w:rsidRPr="002A2954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  <w:lang w:val="en-US"/>
                              </w:rPr>
                              <w:t xml:space="preserve"> = 925</w:t>
                            </w:r>
                          </w:p>
                          <w:p w14:paraId="05FD0B68" w14:textId="77777777" w:rsidR="002A2954" w:rsidRPr="002A2954" w:rsidRDefault="002A2954" w:rsidP="00B1357E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  <w:lang w:val="en-US"/>
                              </w:rPr>
                            </w:pPr>
                          </w:p>
                          <w:p w14:paraId="4F6912BC" w14:textId="17390255" w:rsidR="00340028" w:rsidRDefault="00340028" w:rsidP="00B1357E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  <w:lang w:val="en-US"/>
                              </w:rPr>
                            </w:pPr>
                            <w:r w:rsidRPr="002A2954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  <w:lang w:val="en-US"/>
                              </w:rPr>
                              <w:t xml:space="preserve">No full consent at early childhood phase, </w:t>
                            </w:r>
                            <w:r w:rsidR="002A2954"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2"/>
                                <w:szCs w:val="22"/>
                                <w:lang w:val="en-US"/>
                              </w:rPr>
                              <w:t>n</w:t>
                            </w:r>
                            <w:r w:rsidRPr="002A2954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  <w:lang w:val="en-US"/>
                              </w:rPr>
                              <w:t xml:space="preserve"> = </w:t>
                            </w:r>
                            <w:r w:rsidR="009F109A" w:rsidRPr="002A2954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  <w:lang w:val="en-US"/>
                              </w:rPr>
                              <w:t>591</w:t>
                            </w:r>
                          </w:p>
                          <w:p w14:paraId="6313A5B9" w14:textId="77777777" w:rsidR="002A2954" w:rsidRPr="002A2954" w:rsidRDefault="002A2954" w:rsidP="00B1357E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  <w:lang w:val="en-US"/>
                              </w:rPr>
                            </w:pPr>
                          </w:p>
                          <w:p w14:paraId="0D009F33" w14:textId="0D6E47C5" w:rsidR="00E56B3D" w:rsidRPr="002A2954" w:rsidRDefault="00E56B3D" w:rsidP="00E56B3D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  <w:lang w:val="en-US"/>
                              </w:rPr>
                            </w:pPr>
                            <w:r w:rsidRPr="002A2954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  <w:lang w:val="en-US"/>
                              </w:rPr>
                              <w:t xml:space="preserve">No full consent at </w:t>
                            </w:r>
                            <w:r w:rsidR="00902358" w:rsidRPr="002A2954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  <w:lang w:val="en-US"/>
                              </w:rPr>
                              <w:t>middle</w:t>
                            </w:r>
                            <w:r w:rsidRPr="002A2954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  <w:lang w:val="en-US"/>
                              </w:rPr>
                              <w:t xml:space="preserve"> childhood phase, </w:t>
                            </w:r>
                            <w:r w:rsidR="002A2954"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2"/>
                                <w:szCs w:val="22"/>
                                <w:lang w:val="en-US"/>
                              </w:rPr>
                              <w:t>n</w:t>
                            </w:r>
                            <w:r w:rsidRPr="002A2954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  <w:lang w:val="en-US"/>
                              </w:rPr>
                              <w:t xml:space="preserve"> = 611</w:t>
                            </w:r>
                          </w:p>
                          <w:p w14:paraId="6BE82664" w14:textId="77777777" w:rsidR="00353C21" w:rsidRPr="006C16BF" w:rsidRDefault="00353C21" w:rsidP="00B1357E">
                            <w:pPr>
                              <w:rPr>
                                <w:color w:val="FF000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D1884A" id="Text Box 3" o:spid="_x0000_s1027" type="#_x0000_t202" style="position:absolute;margin-left:206.9pt;margin-top:11.8pt;width:242.85pt;height:146pt;z-index:251603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">
                <v:textbox>
                  <w:txbxContent>
                    <w:p w14:paraId="5892F058" w14:textId="79F63A10" w:rsidR="000E7F37" w:rsidRPr="002A2954" w:rsidRDefault="000E7F37" w:rsidP="00B1357E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  <w:lang w:val="en-US"/>
                        </w:rPr>
                      </w:pPr>
                      <w:r w:rsidRPr="002A2954">
                        <w:rPr>
                          <w:rFonts w:ascii="Times New Roman" w:hAnsi="Times New Roman" w:cs="Times New Roman"/>
                          <w:sz w:val="22"/>
                          <w:szCs w:val="22"/>
                          <w:lang w:val="en-US"/>
                        </w:rPr>
                        <w:t xml:space="preserve">Excluded (total </w:t>
                      </w:r>
                      <w:r w:rsidR="002A2954">
                        <w:rPr>
                          <w:rFonts w:ascii="Times New Roman" w:hAnsi="Times New Roman" w:cs="Times New Roman"/>
                          <w:i/>
                          <w:iCs/>
                          <w:sz w:val="22"/>
                          <w:szCs w:val="22"/>
                          <w:lang w:val="en-US"/>
                        </w:rPr>
                        <w:t>n</w:t>
                      </w:r>
                      <w:r w:rsidRPr="002A2954">
                        <w:rPr>
                          <w:rFonts w:ascii="Times New Roman" w:hAnsi="Times New Roman" w:cs="Times New Roman"/>
                          <w:sz w:val="22"/>
                          <w:szCs w:val="22"/>
                          <w:lang w:val="en-US"/>
                        </w:rPr>
                        <w:t xml:space="preserve"> = </w:t>
                      </w:r>
                      <w:r w:rsidR="00904648" w:rsidRPr="002A2954">
                        <w:rPr>
                          <w:rFonts w:ascii="Times New Roman" w:hAnsi="Times New Roman" w:cs="Times New Roman"/>
                          <w:sz w:val="22"/>
                          <w:szCs w:val="22"/>
                          <w:lang w:val="en-US"/>
                        </w:rPr>
                        <w:t>3,5</w:t>
                      </w:r>
                      <w:r w:rsidR="008C6CB6" w:rsidRPr="002A2954">
                        <w:rPr>
                          <w:rFonts w:ascii="Times New Roman" w:hAnsi="Times New Roman" w:cs="Times New Roman"/>
                          <w:sz w:val="22"/>
                          <w:szCs w:val="22"/>
                          <w:lang w:val="en-US"/>
                        </w:rPr>
                        <w:t>23</w:t>
                      </w:r>
                      <w:r w:rsidR="00353C21" w:rsidRPr="002A2954">
                        <w:rPr>
                          <w:rFonts w:ascii="Times New Roman" w:hAnsi="Times New Roman" w:cs="Times New Roman"/>
                          <w:sz w:val="22"/>
                          <w:szCs w:val="22"/>
                          <w:lang w:val="en-US"/>
                        </w:rPr>
                        <w:t>)</w:t>
                      </w:r>
                    </w:p>
                    <w:p w14:paraId="181B4640" w14:textId="77777777" w:rsidR="00340028" w:rsidRPr="002A2954" w:rsidRDefault="00340028" w:rsidP="00B1357E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  <w:lang w:val="en-US"/>
                        </w:rPr>
                      </w:pPr>
                    </w:p>
                    <w:p w14:paraId="20A8179E" w14:textId="1CE154BF" w:rsidR="002A2954" w:rsidRDefault="00340028" w:rsidP="00B1357E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  <w:lang w:val="en-US"/>
                        </w:rPr>
                      </w:pPr>
                      <w:r w:rsidRPr="002A2954">
                        <w:rPr>
                          <w:rFonts w:ascii="Times New Roman" w:hAnsi="Times New Roman" w:cs="Times New Roman"/>
                          <w:sz w:val="22"/>
                          <w:szCs w:val="22"/>
                          <w:lang w:val="en-US"/>
                        </w:rPr>
                        <w:t xml:space="preserve">Withdrawn, loss to follow-up, living outside of study area, prenatal death, early postnatal death, birth outcome unknown, </w:t>
                      </w:r>
                      <w:r w:rsidR="002A2954">
                        <w:rPr>
                          <w:rFonts w:ascii="Times New Roman" w:hAnsi="Times New Roman" w:cs="Times New Roman"/>
                          <w:i/>
                          <w:iCs/>
                          <w:sz w:val="22"/>
                          <w:szCs w:val="22"/>
                          <w:lang w:val="en-US"/>
                        </w:rPr>
                        <w:t>n</w:t>
                      </w:r>
                      <w:r w:rsidRPr="002A2954">
                        <w:rPr>
                          <w:rFonts w:ascii="Times New Roman" w:hAnsi="Times New Roman" w:cs="Times New Roman"/>
                          <w:sz w:val="22"/>
                          <w:szCs w:val="22"/>
                          <w:lang w:val="en-US"/>
                        </w:rPr>
                        <w:t xml:space="preserve"> = 1,396</w:t>
                      </w:r>
                    </w:p>
                    <w:p w14:paraId="46B622D7" w14:textId="77777777" w:rsidR="002A2954" w:rsidRPr="002A2954" w:rsidRDefault="002A2954" w:rsidP="00B1357E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  <w:lang w:val="en-US"/>
                        </w:rPr>
                      </w:pPr>
                    </w:p>
                    <w:p w14:paraId="462114F3" w14:textId="62069EDE" w:rsidR="002A2954" w:rsidRDefault="00340028" w:rsidP="00B1357E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  <w:lang w:val="en-US"/>
                        </w:rPr>
                      </w:pPr>
                      <w:r w:rsidRPr="002A2954">
                        <w:rPr>
                          <w:rFonts w:ascii="Times New Roman" w:hAnsi="Times New Roman" w:cs="Times New Roman"/>
                          <w:sz w:val="22"/>
                          <w:szCs w:val="22"/>
                          <w:lang w:val="en-US"/>
                        </w:rPr>
                        <w:t xml:space="preserve">No full consent at preschool phase, </w:t>
                      </w:r>
                      <w:r w:rsidR="002A2954">
                        <w:rPr>
                          <w:rFonts w:ascii="Times New Roman" w:hAnsi="Times New Roman" w:cs="Times New Roman"/>
                          <w:i/>
                          <w:iCs/>
                          <w:sz w:val="22"/>
                          <w:szCs w:val="22"/>
                          <w:lang w:val="en-US"/>
                        </w:rPr>
                        <w:t>n</w:t>
                      </w:r>
                      <w:r w:rsidRPr="002A2954">
                        <w:rPr>
                          <w:rFonts w:ascii="Times New Roman" w:hAnsi="Times New Roman" w:cs="Times New Roman"/>
                          <w:sz w:val="22"/>
                          <w:szCs w:val="22"/>
                          <w:lang w:val="en-US"/>
                        </w:rPr>
                        <w:t xml:space="preserve"> = 925</w:t>
                      </w:r>
                    </w:p>
                    <w:p w14:paraId="05FD0B68" w14:textId="77777777" w:rsidR="002A2954" w:rsidRPr="002A2954" w:rsidRDefault="002A2954" w:rsidP="00B1357E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  <w:lang w:val="en-US"/>
                        </w:rPr>
                      </w:pPr>
                    </w:p>
                    <w:p w14:paraId="4F6912BC" w14:textId="17390255" w:rsidR="00340028" w:rsidRDefault="00340028" w:rsidP="00B1357E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  <w:lang w:val="en-US"/>
                        </w:rPr>
                      </w:pPr>
                      <w:r w:rsidRPr="002A2954">
                        <w:rPr>
                          <w:rFonts w:ascii="Times New Roman" w:hAnsi="Times New Roman" w:cs="Times New Roman"/>
                          <w:sz w:val="22"/>
                          <w:szCs w:val="22"/>
                          <w:lang w:val="en-US"/>
                        </w:rPr>
                        <w:t xml:space="preserve">No full consent at early childhood phase, </w:t>
                      </w:r>
                      <w:r w:rsidR="002A2954">
                        <w:rPr>
                          <w:rFonts w:ascii="Times New Roman" w:hAnsi="Times New Roman" w:cs="Times New Roman"/>
                          <w:i/>
                          <w:iCs/>
                          <w:sz w:val="22"/>
                          <w:szCs w:val="22"/>
                          <w:lang w:val="en-US"/>
                        </w:rPr>
                        <w:t>n</w:t>
                      </w:r>
                      <w:r w:rsidRPr="002A2954">
                        <w:rPr>
                          <w:rFonts w:ascii="Times New Roman" w:hAnsi="Times New Roman" w:cs="Times New Roman"/>
                          <w:sz w:val="22"/>
                          <w:szCs w:val="22"/>
                          <w:lang w:val="en-US"/>
                        </w:rPr>
                        <w:t xml:space="preserve"> = </w:t>
                      </w:r>
                      <w:r w:rsidR="009F109A" w:rsidRPr="002A2954">
                        <w:rPr>
                          <w:rFonts w:ascii="Times New Roman" w:hAnsi="Times New Roman" w:cs="Times New Roman"/>
                          <w:sz w:val="22"/>
                          <w:szCs w:val="22"/>
                          <w:lang w:val="en-US"/>
                        </w:rPr>
                        <w:t>591</w:t>
                      </w:r>
                    </w:p>
                    <w:p w14:paraId="6313A5B9" w14:textId="77777777" w:rsidR="002A2954" w:rsidRPr="002A2954" w:rsidRDefault="002A2954" w:rsidP="00B1357E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  <w:lang w:val="en-US"/>
                        </w:rPr>
                      </w:pPr>
                    </w:p>
                    <w:p w14:paraId="0D009F33" w14:textId="0D6E47C5" w:rsidR="00E56B3D" w:rsidRPr="002A2954" w:rsidRDefault="00E56B3D" w:rsidP="00E56B3D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  <w:lang w:val="en-US"/>
                        </w:rPr>
                      </w:pPr>
                      <w:r w:rsidRPr="002A2954">
                        <w:rPr>
                          <w:rFonts w:ascii="Times New Roman" w:hAnsi="Times New Roman" w:cs="Times New Roman"/>
                          <w:sz w:val="22"/>
                          <w:szCs w:val="22"/>
                          <w:lang w:val="en-US"/>
                        </w:rPr>
                        <w:t xml:space="preserve">No full consent at </w:t>
                      </w:r>
                      <w:r w:rsidR="00902358" w:rsidRPr="002A2954">
                        <w:rPr>
                          <w:rFonts w:ascii="Times New Roman" w:hAnsi="Times New Roman" w:cs="Times New Roman"/>
                          <w:sz w:val="22"/>
                          <w:szCs w:val="22"/>
                          <w:lang w:val="en-US"/>
                        </w:rPr>
                        <w:t>middle</w:t>
                      </w:r>
                      <w:r w:rsidRPr="002A2954">
                        <w:rPr>
                          <w:rFonts w:ascii="Times New Roman" w:hAnsi="Times New Roman" w:cs="Times New Roman"/>
                          <w:sz w:val="22"/>
                          <w:szCs w:val="22"/>
                          <w:lang w:val="en-US"/>
                        </w:rPr>
                        <w:t xml:space="preserve"> childhood phase, </w:t>
                      </w:r>
                      <w:r w:rsidR="002A2954">
                        <w:rPr>
                          <w:rFonts w:ascii="Times New Roman" w:hAnsi="Times New Roman" w:cs="Times New Roman"/>
                          <w:i/>
                          <w:iCs/>
                          <w:sz w:val="22"/>
                          <w:szCs w:val="22"/>
                          <w:lang w:val="en-US"/>
                        </w:rPr>
                        <w:t>n</w:t>
                      </w:r>
                      <w:r w:rsidRPr="002A2954">
                        <w:rPr>
                          <w:rFonts w:ascii="Times New Roman" w:hAnsi="Times New Roman" w:cs="Times New Roman"/>
                          <w:sz w:val="22"/>
                          <w:szCs w:val="22"/>
                          <w:lang w:val="en-US"/>
                        </w:rPr>
                        <w:t xml:space="preserve"> = 611</w:t>
                      </w:r>
                    </w:p>
                    <w:p w14:paraId="6BE82664" w14:textId="77777777" w:rsidR="00353C21" w:rsidRPr="006C16BF" w:rsidRDefault="00353C21" w:rsidP="00B1357E">
                      <w:pPr>
                        <w:rPr>
                          <w:color w:val="FF0000"/>
                          <w:lang w:val="en-US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746F5C7" w14:textId="19710031" w:rsidR="00E865CC" w:rsidRPr="00552707" w:rsidRDefault="00E865CC" w:rsidP="00E865CC">
      <w:pPr>
        <w:rPr>
          <w:rFonts w:ascii="Times New Roman" w:hAnsi="Times New Roman" w:cs="Times New Roman"/>
        </w:rPr>
      </w:pPr>
    </w:p>
    <w:p w14:paraId="74DA25E2" w14:textId="1E925BAD" w:rsidR="00E865CC" w:rsidRPr="00552707" w:rsidRDefault="00E865CC" w:rsidP="00E865CC">
      <w:pPr>
        <w:rPr>
          <w:rFonts w:ascii="Times New Roman" w:hAnsi="Times New Roman" w:cs="Times New Roman"/>
        </w:rPr>
      </w:pPr>
    </w:p>
    <w:p w14:paraId="6FEC43D6" w14:textId="00E5F35E" w:rsidR="00E865CC" w:rsidRPr="00552707" w:rsidRDefault="00C52582" w:rsidP="00E865C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10B602B1" wp14:editId="16D2E3B9">
                <wp:simplePos x="0" y="0"/>
                <wp:positionH relativeFrom="column">
                  <wp:posOffset>1143228</wp:posOffset>
                </wp:positionH>
                <wp:positionV relativeFrom="paragraph">
                  <wp:posOffset>99060</wp:posOffset>
                </wp:positionV>
                <wp:extent cx="1485181" cy="0"/>
                <wp:effectExtent l="38100" t="76200" r="0" b="95250"/>
                <wp:wrapNone/>
                <wp:docPr id="9" name="Straight Arrow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485181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845B33" id="Straight Arrow Connector 9" o:spid="_x0000_s1026" type="#_x0000_t32" style="position:absolute;margin-left:90pt;margin-top:7.8pt;width:116.95pt;height:0;flip:x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" strokecolor="black [3213]" strokeweight=".5pt">
                <v:stroke endarrow="block" joinstyle="miter"/>
              </v:shape>
            </w:pict>
          </mc:Fallback>
        </mc:AlternateContent>
      </w:r>
    </w:p>
    <w:p w14:paraId="55F368F2" w14:textId="3D4534FC" w:rsidR="00E865CC" w:rsidRPr="00552707" w:rsidRDefault="00E865CC" w:rsidP="00E865CC">
      <w:pPr>
        <w:rPr>
          <w:rFonts w:ascii="Times New Roman" w:hAnsi="Times New Roman" w:cs="Times New Roman"/>
        </w:rPr>
      </w:pPr>
    </w:p>
    <w:p w14:paraId="760DDDA8" w14:textId="2F2E6D9C" w:rsidR="00E865CC" w:rsidRPr="00552707" w:rsidRDefault="00E865CC" w:rsidP="00E865CC">
      <w:pPr>
        <w:rPr>
          <w:rFonts w:ascii="Times New Roman" w:hAnsi="Times New Roman" w:cs="Times New Roman"/>
        </w:rPr>
      </w:pPr>
    </w:p>
    <w:p w14:paraId="0CFD7CC1" w14:textId="387FB4A4" w:rsidR="00E865CC" w:rsidRPr="00552707" w:rsidRDefault="00E12608" w:rsidP="00E865CC">
      <w:pPr>
        <w:rPr>
          <w:rFonts w:ascii="Times New Roman" w:hAnsi="Times New Roman" w:cs="Times New Roman"/>
        </w:rPr>
      </w:pPr>
      <w:r w:rsidRPr="00552707">
        <w:rPr>
          <w:rFonts w:ascii="Times New Roman" w:hAnsi="Times New Roman" w:cs="Times New Roman"/>
          <w:noProof/>
          <w:lang w:val="en-US"/>
        </w:rPr>
        <mc:AlternateContent>
          <mc:Choice Requires="wps">
            <w:drawing>
              <wp:anchor distT="45720" distB="45720" distL="114300" distR="114300" simplePos="0" relativeHeight="251587072" behindDoc="0" locked="0" layoutInCell="1" allowOverlap="1" wp14:anchorId="511C55BB" wp14:editId="776797E4">
                <wp:simplePos x="0" y="0"/>
                <wp:positionH relativeFrom="column">
                  <wp:posOffset>118237</wp:posOffset>
                </wp:positionH>
                <wp:positionV relativeFrom="paragraph">
                  <wp:posOffset>314325</wp:posOffset>
                </wp:positionV>
                <wp:extent cx="2117090" cy="1257935"/>
                <wp:effectExtent l="0" t="0" r="16510" b="18415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17090" cy="12579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5C7562" w14:textId="72FD6734" w:rsidR="00DB7504" w:rsidRDefault="00DB7504" w:rsidP="00DB7504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  <w:lang w:val="en-US"/>
                              </w:rPr>
                            </w:pPr>
                            <w:r w:rsidRPr="002A2954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  <w:lang w:val="en-US"/>
                              </w:rPr>
                              <w:t>Consent for participation at preschool phase</w:t>
                            </w:r>
                            <w:r w:rsidR="00C25478" w:rsidRPr="002A2954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  <w:lang w:val="en-US"/>
                              </w:rPr>
                              <w:t xml:space="preserve"> (0-4 years)</w:t>
                            </w:r>
                            <w:r w:rsidRPr="002A2954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  <w:lang w:val="en-US"/>
                              </w:rPr>
                              <w:t xml:space="preserve"> and early childhood phase</w:t>
                            </w:r>
                            <w:r w:rsidR="00C25478" w:rsidRPr="002A2954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  <w:lang w:val="en-US"/>
                              </w:rPr>
                              <w:t xml:space="preserve"> (</w:t>
                            </w:r>
                            <w:r w:rsidR="00902358" w:rsidRPr="002A2954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  <w:lang w:val="en-US"/>
                              </w:rPr>
                              <w:t>5/6</w:t>
                            </w:r>
                            <w:r w:rsidR="00C25478" w:rsidRPr="002A2954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  <w:lang w:val="en-US"/>
                              </w:rPr>
                              <w:t xml:space="preserve"> years)</w:t>
                            </w:r>
                            <w:r w:rsidR="00902358" w:rsidRPr="002A2954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  <w:lang w:val="en-US"/>
                              </w:rPr>
                              <w:t xml:space="preserve"> and middle childhood phase (9 years)</w:t>
                            </w:r>
                          </w:p>
                          <w:p w14:paraId="7E6D295A" w14:textId="77777777" w:rsidR="002A2954" w:rsidRPr="002A2954" w:rsidRDefault="002A2954" w:rsidP="00DB7504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  <w:lang w:val="en-US"/>
                              </w:rPr>
                            </w:pPr>
                          </w:p>
                          <w:p w14:paraId="56100B1D" w14:textId="77D5FA03" w:rsidR="00DB7504" w:rsidRPr="002A2954" w:rsidRDefault="002A2954" w:rsidP="00DB7504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2"/>
                                <w:szCs w:val="22"/>
                                <w:lang w:val="en-US"/>
                              </w:rPr>
                              <w:t>n</w:t>
                            </w:r>
                            <w:r w:rsidR="00940DCF" w:rsidRPr="002A2954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  <w:lang w:val="en-US"/>
                              </w:rPr>
                              <w:t xml:space="preserve"> = </w:t>
                            </w:r>
                            <w:r w:rsidR="00DF39EC" w:rsidRPr="002A2954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  <w:lang w:val="en-US"/>
                              </w:rPr>
                              <w:t>5</w:t>
                            </w:r>
                            <w:r w:rsidR="00DF4CCD" w:rsidRPr="002A2954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  <w:lang w:val="en-US"/>
                              </w:rPr>
                              <w:t>,</w:t>
                            </w:r>
                            <w:r w:rsidR="00DF39EC" w:rsidRPr="002A2954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  <w:lang w:val="en-US"/>
                              </w:rPr>
                              <w:t>356</w:t>
                            </w:r>
                          </w:p>
                          <w:p w14:paraId="4087418F" w14:textId="77777777" w:rsidR="006C16BF" w:rsidRPr="006C16BF" w:rsidRDefault="006C16BF" w:rsidP="00DB7504">
                            <w:pPr>
                              <w:rPr>
                                <w:color w:val="FF000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1C55BB" id="_x0000_s1028" type="#_x0000_t202" style="position:absolute;margin-left:9.3pt;margin-top:24.75pt;width:166.7pt;height:99.05pt;z-index:2515870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">
                <v:textbox>
                  <w:txbxContent>
                    <w:p w14:paraId="605C7562" w14:textId="72FD6734" w:rsidR="00DB7504" w:rsidRDefault="00DB7504" w:rsidP="00DB7504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  <w:lang w:val="en-US"/>
                        </w:rPr>
                      </w:pPr>
                      <w:r w:rsidRPr="002A2954">
                        <w:rPr>
                          <w:rFonts w:ascii="Times New Roman" w:hAnsi="Times New Roman" w:cs="Times New Roman"/>
                          <w:sz w:val="22"/>
                          <w:szCs w:val="22"/>
                          <w:lang w:val="en-US"/>
                        </w:rPr>
                        <w:t>Consent for participation at preschool phase</w:t>
                      </w:r>
                      <w:r w:rsidR="00C25478" w:rsidRPr="002A2954">
                        <w:rPr>
                          <w:rFonts w:ascii="Times New Roman" w:hAnsi="Times New Roman" w:cs="Times New Roman"/>
                          <w:sz w:val="22"/>
                          <w:szCs w:val="22"/>
                          <w:lang w:val="en-US"/>
                        </w:rPr>
                        <w:t xml:space="preserve"> (0-4 years)</w:t>
                      </w:r>
                      <w:r w:rsidRPr="002A2954">
                        <w:rPr>
                          <w:rFonts w:ascii="Times New Roman" w:hAnsi="Times New Roman" w:cs="Times New Roman"/>
                          <w:sz w:val="22"/>
                          <w:szCs w:val="22"/>
                          <w:lang w:val="en-US"/>
                        </w:rPr>
                        <w:t xml:space="preserve"> and early childhood phase</w:t>
                      </w:r>
                      <w:r w:rsidR="00C25478" w:rsidRPr="002A2954">
                        <w:rPr>
                          <w:rFonts w:ascii="Times New Roman" w:hAnsi="Times New Roman" w:cs="Times New Roman"/>
                          <w:sz w:val="22"/>
                          <w:szCs w:val="22"/>
                          <w:lang w:val="en-US"/>
                        </w:rPr>
                        <w:t xml:space="preserve"> (</w:t>
                      </w:r>
                      <w:r w:rsidR="00902358" w:rsidRPr="002A2954">
                        <w:rPr>
                          <w:rFonts w:ascii="Times New Roman" w:hAnsi="Times New Roman" w:cs="Times New Roman"/>
                          <w:sz w:val="22"/>
                          <w:szCs w:val="22"/>
                          <w:lang w:val="en-US"/>
                        </w:rPr>
                        <w:t>5/6</w:t>
                      </w:r>
                      <w:r w:rsidR="00C25478" w:rsidRPr="002A2954">
                        <w:rPr>
                          <w:rFonts w:ascii="Times New Roman" w:hAnsi="Times New Roman" w:cs="Times New Roman"/>
                          <w:sz w:val="22"/>
                          <w:szCs w:val="22"/>
                          <w:lang w:val="en-US"/>
                        </w:rPr>
                        <w:t xml:space="preserve"> years)</w:t>
                      </w:r>
                      <w:r w:rsidR="00902358" w:rsidRPr="002A2954">
                        <w:rPr>
                          <w:rFonts w:ascii="Times New Roman" w:hAnsi="Times New Roman" w:cs="Times New Roman"/>
                          <w:sz w:val="22"/>
                          <w:szCs w:val="22"/>
                          <w:lang w:val="en-US"/>
                        </w:rPr>
                        <w:t xml:space="preserve"> and middle childhood phase (9 years)</w:t>
                      </w:r>
                    </w:p>
                    <w:p w14:paraId="7E6D295A" w14:textId="77777777" w:rsidR="002A2954" w:rsidRPr="002A2954" w:rsidRDefault="002A2954" w:rsidP="00DB7504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  <w:lang w:val="en-US"/>
                        </w:rPr>
                      </w:pPr>
                    </w:p>
                    <w:p w14:paraId="56100B1D" w14:textId="77D5FA03" w:rsidR="00DB7504" w:rsidRPr="002A2954" w:rsidRDefault="002A2954" w:rsidP="00DB7504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Times New Roman" w:hAnsi="Times New Roman" w:cs="Times New Roman"/>
                          <w:i/>
                          <w:iCs/>
                          <w:sz w:val="22"/>
                          <w:szCs w:val="22"/>
                          <w:lang w:val="en-US"/>
                        </w:rPr>
                        <w:t>n</w:t>
                      </w:r>
                      <w:r w:rsidR="00940DCF" w:rsidRPr="002A2954">
                        <w:rPr>
                          <w:rFonts w:ascii="Times New Roman" w:hAnsi="Times New Roman" w:cs="Times New Roman"/>
                          <w:sz w:val="22"/>
                          <w:szCs w:val="22"/>
                          <w:lang w:val="en-US"/>
                        </w:rPr>
                        <w:t xml:space="preserve"> = </w:t>
                      </w:r>
                      <w:r w:rsidR="00DF39EC" w:rsidRPr="002A2954">
                        <w:rPr>
                          <w:rFonts w:ascii="Times New Roman" w:hAnsi="Times New Roman" w:cs="Times New Roman"/>
                          <w:sz w:val="22"/>
                          <w:szCs w:val="22"/>
                          <w:lang w:val="en-US"/>
                        </w:rPr>
                        <w:t>5</w:t>
                      </w:r>
                      <w:r w:rsidR="00DF4CCD" w:rsidRPr="002A2954">
                        <w:rPr>
                          <w:rFonts w:ascii="Times New Roman" w:hAnsi="Times New Roman" w:cs="Times New Roman"/>
                          <w:sz w:val="22"/>
                          <w:szCs w:val="22"/>
                          <w:lang w:val="en-US"/>
                        </w:rPr>
                        <w:t>,</w:t>
                      </w:r>
                      <w:r w:rsidR="00DF39EC" w:rsidRPr="002A2954">
                        <w:rPr>
                          <w:rFonts w:ascii="Times New Roman" w:hAnsi="Times New Roman" w:cs="Times New Roman"/>
                          <w:sz w:val="22"/>
                          <w:szCs w:val="22"/>
                          <w:lang w:val="en-US"/>
                        </w:rPr>
                        <w:t>356</w:t>
                      </w:r>
                    </w:p>
                    <w:p w14:paraId="4087418F" w14:textId="77777777" w:rsidR="006C16BF" w:rsidRPr="006C16BF" w:rsidRDefault="006C16BF" w:rsidP="00DB7504">
                      <w:pPr>
                        <w:rPr>
                          <w:color w:val="FF0000"/>
                          <w:lang w:val="en-US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73A7C25D" w14:textId="6680A2D0" w:rsidR="00E865CC" w:rsidRPr="00552707" w:rsidRDefault="008270B1" w:rsidP="00E865C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val="en-US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7A75366" wp14:editId="776EFA33">
                <wp:simplePos x="0" y="0"/>
                <wp:positionH relativeFrom="column">
                  <wp:posOffset>1143228</wp:posOffset>
                </wp:positionH>
                <wp:positionV relativeFrom="paragraph">
                  <wp:posOffset>1393021</wp:posOffset>
                </wp:positionV>
                <wp:extent cx="0" cy="2011477"/>
                <wp:effectExtent l="76200" t="0" r="57150" b="65405"/>
                <wp:wrapNone/>
                <wp:docPr id="7" name="Straight Arrow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11477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FE03482" id="Straight Arrow Connector 7" o:spid="_x0000_s1026" type="#_x0000_t32" style="position:absolute;margin-left:90pt;margin-top:109.7pt;width:0;height:158.4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" strokecolor="black [3213]" strokeweight=".5pt">
                <v:stroke endarrow="block" joinstyle="miter"/>
              </v:shape>
            </w:pict>
          </mc:Fallback>
        </mc:AlternateContent>
      </w:r>
      <w:r w:rsidR="0092697F" w:rsidRPr="00552707">
        <w:rPr>
          <w:rFonts w:ascii="Times New Roman" w:hAnsi="Times New Roman" w:cs="Times New Roman"/>
          <w:noProof/>
          <w:lang w:val="en-US"/>
        </w:rPr>
        <mc:AlternateContent>
          <mc:Choice Requires="wps">
            <w:drawing>
              <wp:anchor distT="45720" distB="45720" distL="114300" distR="114300" simplePos="0" relativeHeight="251644416" behindDoc="0" locked="0" layoutInCell="1" allowOverlap="1" wp14:anchorId="30D18267" wp14:editId="54123CD9">
                <wp:simplePos x="0" y="0"/>
                <wp:positionH relativeFrom="margin">
                  <wp:posOffset>2630170</wp:posOffset>
                </wp:positionH>
                <wp:positionV relativeFrom="paragraph">
                  <wp:posOffset>736600</wp:posOffset>
                </wp:positionV>
                <wp:extent cx="3084195" cy="1404620"/>
                <wp:effectExtent l="0" t="0" r="20955" b="23495"/>
                <wp:wrapSquare wrapText="bothSides"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8419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7DC1AC" w14:textId="1DCF8CCB" w:rsidR="00E60BE1" w:rsidRPr="00436AA5" w:rsidRDefault="00E67664" w:rsidP="00851C62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  <w:lang w:val="en-US"/>
                              </w:rPr>
                            </w:pPr>
                            <w:r w:rsidRPr="00436AA5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  <w:lang w:val="en-US"/>
                              </w:rPr>
                              <w:t xml:space="preserve">Excluded (total </w:t>
                            </w:r>
                            <w:r w:rsidR="00436AA5"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2"/>
                                <w:szCs w:val="22"/>
                                <w:lang w:val="en-US"/>
                              </w:rPr>
                              <w:t>n</w:t>
                            </w:r>
                            <w:r w:rsidRPr="00436AA5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  <w:lang w:val="en-US"/>
                              </w:rPr>
                              <w:t xml:space="preserve"> = </w:t>
                            </w:r>
                            <w:r w:rsidR="00FA060A" w:rsidRPr="00436AA5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  <w:lang w:val="en-US"/>
                              </w:rPr>
                              <w:t>2,</w:t>
                            </w:r>
                            <w:r w:rsidR="00B622B5" w:rsidRPr="00436AA5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  <w:lang w:val="en-US"/>
                              </w:rPr>
                              <w:t>092</w:t>
                            </w:r>
                            <w:r w:rsidRPr="00436AA5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  <w:lang w:val="en-US"/>
                              </w:rPr>
                              <w:t>)</w:t>
                            </w:r>
                          </w:p>
                          <w:p w14:paraId="7A7E8AAD" w14:textId="77777777" w:rsidR="002D6C36" w:rsidRPr="00436AA5" w:rsidRDefault="002D6C36" w:rsidP="00851C62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  <w:lang w:val="en-US"/>
                              </w:rPr>
                            </w:pPr>
                          </w:p>
                          <w:p w14:paraId="6D7BB621" w14:textId="61B7CCDF" w:rsidR="00CC1DB9" w:rsidRPr="00436AA5" w:rsidRDefault="00D717F7" w:rsidP="00851C62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  <w:lang w:val="en-US"/>
                              </w:rPr>
                            </w:pPr>
                            <w:r w:rsidRPr="00436AA5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  <w:lang w:val="en-US"/>
                              </w:rPr>
                              <w:t>No</w:t>
                            </w:r>
                            <w:r w:rsidR="003948E7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  <w:lang w:val="en-US"/>
                              </w:rPr>
                              <w:t>t living with a</w:t>
                            </w:r>
                            <w:r w:rsidRPr="00436AA5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  <w:lang w:val="en-US"/>
                              </w:rPr>
                              <w:t xml:space="preserve"> partner at pregnancy, </w:t>
                            </w:r>
                            <w:r w:rsidR="00436AA5"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2"/>
                                <w:szCs w:val="22"/>
                                <w:lang w:val="en-US"/>
                              </w:rPr>
                              <w:t>n</w:t>
                            </w:r>
                            <w:r w:rsidRPr="00436AA5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  <w:lang w:val="en-US"/>
                              </w:rPr>
                              <w:t xml:space="preserve"> = </w:t>
                            </w:r>
                            <w:r w:rsidR="00A0283D" w:rsidRPr="00436AA5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  <w:lang w:val="en-US"/>
                              </w:rPr>
                              <w:t>5</w:t>
                            </w:r>
                            <w:r w:rsidR="0073201E" w:rsidRPr="00436AA5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  <w:lang w:val="en-US"/>
                              </w:rPr>
                              <w:t>23</w:t>
                            </w:r>
                          </w:p>
                          <w:p w14:paraId="3E06F73D" w14:textId="3DD4030A" w:rsidR="00BD792E" w:rsidRDefault="00CC1DB9" w:rsidP="00851C62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  <w:lang w:val="en-US"/>
                              </w:rPr>
                            </w:pPr>
                            <w:r w:rsidRPr="00436AA5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  <w:lang w:val="en-US"/>
                              </w:rPr>
                              <w:t xml:space="preserve">No information on </w:t>
                            </w:r>
                            <w:r w:rsidR="003948E7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  <w:lang w:val="en-US"/>
                              </w:rPr>
                              <w:t>living with</w:t>
                            </w:r>
                            <w:r w:rsidRPr="00436AA5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  <w:lang w:val="en-US"/>
                              </w:rPr>
                              <w:t xml:space="preserve"> a partner</w:t>
                            </w:r>
                            <w:r w:rsidR="00B6222A" w:rsidRPr="00436AA5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  <w:lang w:val="en-US"/>
                              </w:rPr>
                              <w:t xml:space="preserve"> (at pregnancy)</w:t>
                            </w:r>
                            <w:r w:rsidRPr="00436AA5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  <w:lang w:val="en-US"/>
                              </w:rPr>
                              <w:t xml:space="preserve">, </w:t>
                            </w:r>
                            <w:r w:rsidR="00436AA5"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2"/>
                                <w:szCs w:val="22"/>
                                <w:lang w:val="en-US"/>
                              </w:rPr>
                              <w:t>n</w:t>
                            </w:r>
                            <w:r w:rsidRPr="00436AA5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  <w:lang w:val="en-US"/>
                              </w:rPr>
                              <w:t xml:space="preserve"> = </w:t>
                            </w:r>
                            <w:r w:rsidR="00A0283D" w:rsidRPr="00436AA5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  <w:lang w:val="en-US"/>
                              </w:rPr>
                              <w:t>1</w:t>
                            </w:r>
                            <w:r w:rsidR="0073201E" w:rsidRPr="00436AA5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  <w:lang w:val="en-US"/>
                              </w:rPr>
                              <w:t>27</w:t>
                            </w:r>
                          </w:p>
                          <w:p w14:paraId="4F09347F" w14:textId="77777777" w:rsidR="004267AF" w:rsidRPr="00436AA5" w:rsidRDefault="004267AF" w:rsidP="00851C62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  <w:lang w:val="en-US"/>
                              </w:rPr>
                            </w:pPr>
                          </w:p>
                          <w:p w14:paraId="5DF66B85" w14:textId="77777777" w:rsidR="003948E7" w:rsidRDefault="00E67664" w:rsidP="00851C62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  <w:lang w:val="en-US"/>
                              </w:rPr>
                            </w:pPr>
                            <w:r w:rsidRPr="00436AA5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  <w:lang w:val="en-US"/>
                              </w:rPr>
                              <w:t>No</w:t>
                            </w:r>
                            <w:r w:rsidR="003948E7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  <w:lang w:val="en-US"/>
                              </w:rPr>
                              <w:t>t living with a</w:t>
                            </w:r>
                            <w:r w:rsidRPr="00436AA5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  <w:lang w:val="en-US"/>
                              </w:rPr>
                              <w:t xml:space="preserve"> partner at child age 3 years, </w:t>
                            </w:r>
                          </w:p>
                          <w:p w14:paraId="2C47C4B1" w14:textId="27009F92" w:rsidR="00E67664" w:rsidRPr="00436AA5" w:rsidRDefault="00436AA5" w:rsidP="00851C62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2"/>
                                <w:szCs w:val="22"/>
                                <w:lang w:val="en-US"/>
                              </w:rPr>
                              <w:t>n</w:t>
                            </w:r>
                            <w:r w:rsidR="00E67664" w:rsidRPr="00436AA5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  <w:lang w:val="en-US"/>
                              </w:rPr>
                              <w:t xml:space="preserve"> = </w:t>
                            </w:r>
                            <w:r w:rsidR="00AE2581" w:rsidRPr="00436AA5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  <w:lang w:val="en-US"/>
                              </w:rPr>
                              <w:t>2</w:t>
                            </w:r>
                            <w:r w:rsidR="00966FEA" w:rsidRPr="00436AA5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  <w:lang w:val="en-US"/>
                              </w:rPr>
                              <w:t>90</w:t>
                            </w:r>
                          </w:p>
                          <w:p w14:paraId="5851727F" w14:textId="72BEA4A2" w:rsidR="00E67664" w:rsidRPr="00436AA5" w:rsidRDefault="00E67664" w:rsidP="00851C62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  <w:lang w:val="en-US"/>
                              </w:rPr>
                            </w:pPr>
                            <w:r w:rsidRPr="00436AA5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  <w:lang w:val="en-US"/>
                              </w:rPr>
                              <w:t xml:space="preserve">No information on </w:t>
                            </w:r>
                            <w:r w:rsidR="003948E7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  <w:lang w:val="en-US"/>
                              </w:rPr>
                              <w:t>living with</w:t>
                            </w:r>
                            <w:r w:rsidRPr="00436AA5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  <w:lang w:val="en-US"/>
                              </w:rPr>
                              <w:t xml:space="preserve"> a partner</w:t>
                            </w:r>
                            <w:r w:rsidR="00715F31" w:rsidRPr="00436AA5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  <w:lang w:val="en-US"/>
                              </w:rPr>
                              <w:t xml:space="preserve"> (at 3 years)</w:t>
                            </w:r>
                            <w:r w:rsidRPr="00436AA5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  <w:lang w:val="en-US"/>
                              </w:rPr>
                              <w:t xml:space="preserve">, </w:t>
                            </w:r>
                            <w:r w:rsidR="00436AA5"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2"/>
                                <w:szCs w:val="22"/>
                                <w:lang w:val="en-US"/>
                              </w:rPr>
                              <w:t>n</w:t>
                            </w:r>
                            <w:r w:rsidRPr="00436AA5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  <w:lang w:val="en-US"/>
                              </w:rPr>
                              <w:t xml:space="preserve"> = </w:t>
                            </w:r>
                            <w:r w:rsidR="00966FEA" w:rsidRPr="00436AA5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  <w:lang w:val="en-US"/>
                              </w:rPr>
                              <w:t>322</w:t>
                            </w:r>
                          </w:p>
                          <w:p w14:paraId="47A254D1" w14:textId="77777777" w:rsidR="00E67664" w:rsidRPr="00436AA5" w:rsidRDefault="00E67664" w:rsidP="00851C62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  <w:lang w:val="en-US"/>
                              </w:rPr>
                            </w:pPr>
                          </w:p>
                          <w:p w14:paraId="67EA8F39" w14:textId="77777777" w:rsidR="003948E7" w:rsidRDefault="00E67664" w:rsidP="00851C62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  <w:lang w:val="en-US"/>
                              </w:rPr>
                            </w:pPr>
                            <w:r w:rsidRPr="00436AA5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  <w:lang w:val="en-US"/>
                              </w:rPr>
                              <w:t>No</w:t>
                            </w:r>
                            <w:r w:rsidR="003948E7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  <w:lang w:val="en-US"/>
                              </w:rPr>
                              <w:t>t living with a</w:t>
                            </w:r>
                            <w:r w:rsidRPr="00436AA5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  <w:lang w:val="en-US"/>
                              </w:rPr>
                              <w:t xml:space="preserve"> partner at child age 5 years, </w:t>
                            </w:r>
                          </w:p>
                          <w:p w14:paraId="399CB83B" w14:textId="07B5E3A3" w:rsidR="00E67664" w:rsidRPr="00436AA5" w:rsidRDefault="00436AA5" w:rsidP="00851C62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2"/>
                                <w:szCs w:val="22"/>
                                <w:lang w:val="en-US"/>
                              </w:rPr>
                              <w:t>n</w:t>
                            </w:r>
                            <w:r w:rsidR="00E67664" w:rsidRPr="00436AA5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  <w:lang w:val="en-US"/>
                              </w:rPr>
                              <w:t xml:space="preserve"> =</w:t>
                            </w:r>
                            <w:r w:rsidR="000A05D0" w:rsidRPr="00436AA5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  <w:lang w:val="en-US"/>
                              </w:rPr>
                              <w:t xml:space="preserve"> </w:t>
                            </w:r>
                            <w:r w:rsidR="000559EF" w:rsidRPr="00436AA5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  <w:lang w:val="en-US"/>
                              </w:rPr>
                              <w:t>2</w:t>
                            </w:r>
                            <w:r w:rsidR="000459C5" w:rsidRPr="00436AA5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  <w:lang w:val="en-US"/>
                              </w:rPr>
                              <w:t>69</w:t>
                            </w:r>
                          </w:p>
                          <w:p w14:paraId="4C549543" w14:textId="370D54B6" w:rsidR="00E67664" w:rsidRPr="00436AA5" w:rsidRDefault="00E67664" w:rsidP="00851C62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  <w:lang w:val="en-US"/>
                              </w:rPr>
                            </w:pPr>
                            <w:r w:rsidRPr="00436AA5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  <w:lang w:val="en-US"/>
                              </w:rPr>
                              <w:t xml:space="preserve">No information on </w:t>
                            </w:r>
                            <w:r w:rsidR="003948E7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  <w:lang w:val="en-US"/>
                              </w:rPr>
                              <w:t>living with</w:t>
                            </w:r>
                            <w:r w:rsidRPr="00436AA5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  <w:lang w:val="en-US"/>
                              </w:rPr>
                              <w:t xml:space="preserve"> a partner</w:t>
                            </w:r>
                            <w:r w:rsidR="00C964D6" w:rsidRPr="00436AA5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  <w:lang w:val="en-US"/>
                              </w:rPr>
                              <w:t xml:space="preserve"> (at 5 years)</w:t>
                            </w:r>
                            <w:r w:rsidRPr="00436AA5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  <w:lang w:val="en-US"/>
                              </w:rPr>
                              <w:t xml:space="preserve">, </w:t>
                            </w:r>
                            <w:r w:rsidR="00436AA5"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2"/>
                                <w:szCs w:val="22"/>
                                <w:lang w:val="en-US"/>
                              </w:rPr>
                              <w:t>n</w:t>
                            </w:r>
                            <w:r w:rsidRPr="00436AA5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  <w:lang w:val="en-US"/>
                              </w:rPr>
                              <w:t xml:space="preserve"> =</w:t>
                            </w:r>
                            <w:r w:rsidR="000A05D0" w:rsidRPr="00436AA5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  <w:lang w:val="en-US"/>
                              </w:rPr>
                              <w:t xml:space="preserve"> </w:t>
                            </w:r>
                            <w:r w:rsidR="000559EF" w:rsidRPr="00436AA5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  <w:lang w:val="en-US"/>
                              </w:rPr>
                              <w:t>8</w:t>
                            </w:r>
                            <w:r w:rsidR="008C2892" w:rsidRPr="00436AA5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  <w:lang w:val="en-US"/>
                              </w:rPr>
                              <w:t>2</w:t>
                            </w:r>
                          </w:p>
                          <w:p w14:paraId="63EEFF68" w14:textId="77777777" w:rsidR="00E67664" w:rsidRPr="00436AA5" w:rsidRDefault="00E67664" w:rsidP="00851C62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  <w:lang w:val="en-US"/>
                              </w:rPr>
                            </w:pPr>
                          </w:p>
                          <w:p w14:paraId="62C93157" w14:textId="41A2E745" w:rsidR="00620DBE" w:rsidRPr="00436AA5" w:rsidRDefault="00E67664" w:rsidP="00851C62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  <w:lang w:val="en-US"/>
                              </w:rPr>
                            </w:pPr>
                            <w:r w:rsidRPr="00436AA5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  <w:lang w:val="en-US"/>
                              </w:rPr>
                              <w:t xml:space="preserve">Other caregiver composition, </w:t>
                            </w:r>
                            <w:r w:rsidR="00AB511E"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2"/>
                                <w:szCs w:val="22"/>
                                <w:lang w:val="en-US"/>
                              </w:rPr>
                              <w:t>n</w:t>
                            </w:r>
                            <w:r w:rsidRPr="00436AA5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  <w:lang w:val="en-US"/>
                              </w:rPr>
                              <w:t xml:space="preserve"> = </w:t>
                            </w:r>
                            <w:r w:rsidR="00D202F8" w:rsidRPr="00436AA5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  <w:lang w:val="en-US"/>
                              </w:rPr>
                              <w:t>46</w:t>
                            </w:r>
                          </w:p>
                          <w:p w14:paraId="5B76BA69" w14:textId="0BACB3C2" w:rsidR="0018152F" w:rsidRPr="00436AA5" w:rsidRDefault="0018152F" w:rsidP="00851C62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  <w:lang w:val="en-US"/>
                              </w:rPr>
                            </w:pPr>
                            <w:r w:rsidRPr="00436AA5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  <w:lang w:val="en-US"/>
                              </w:rPr>
                              <w:t xml:space="preserve">No information on caregiver composition, </w:t>
                            </w:r>
                            <w:r w:rsidR="00AB511E"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2"/>
                                <w:szCs w:val="22"/>
                                <w:lang w:val="en-US"/>
                              </w:rPr>
                              <w:t>n</w:t>
                            </w:r>
                            <w:r w:rsidRPr="00436AA5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  <w:lang w:val="en-US"/>
                              </w:rPr>
                              <w:t xml:space="preserve"> = </w:t>
                            </w:r>
                            <w:r w:rsidR="00770798" w:rsidRPr="00436AA5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  <w:lang w:val="en-US"/>
                              </w:rPr>
                              <w:t>4</w:t>
                            </w:r>
                            <w:r w:rsidR="005976F2" w:rsidRPr="00436AA5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  <w:lang w:val="en-US"/>
                              </w:rPr>
                              <w:t>3</w:t>
                            </w:r>
                            <w:r w:rsidR="00770798" w:rsidRPr="00436AA5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  <w:lang w:val="en-US"/>
                              </w:rPr>
                              <w:t xml:space="preserve">3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0D18267" id="Text Box 5" o:spid="_x0000_s1029" type="#_x0000_t202" style="position:absolute;margin-left:207.1pt;margin-top:58pt;width:242.85pt;height:110.6pt;z-index:251644416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">
                <v:textbox style="mso-fit-shape-to-text:t">
                  <w:txbxContent>
                    <w:p w14:paraId="427DC1AC" w14:textId="1DCF8CCB" w:rsidR="00E60BE1" w:rsidRPr="00436AA5" w:rsidRDefault="00E67664" w:rsidP="00851C62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  <w:lang w:val="en-US"/>
                        </w:rPr>
                      </w:pPr>
                      <w:r w:rsidRPr="00436AA5">
                        <w:rPr>
                          <w:rFonts w:ascii="Times New Roman" w:hAnsi="Times New Roman" w:cs="Times New Roman"/>
                          <w:sz w:val="22"/>
                          <w:szCs w:val="22"/>
                          <w:lang w:val="en-US"/>
                        </w:rPr>
                        <w:t xml:space="preserve">Excluded (total </w:t>
                      </w:r>
                      <w:r w:rsidR="00436AA5">
                        <w:rPr>
                          <w:rFonts w:ascii="Times New Roman" w:hAnsi="Times New Roman" w:cs="Times New Roman"/>
                          <w:i/>
                          <w:iCs/>
                          <w:sz w:val="22"/>
                          <w:szCs w:val="22"/>
                          <w:lang w:val="en-US"/>
                        </w:rPr>
                        <w:t>n</w:t>
                      </w:r>
                      <w:r w:rsidRPr="00436AA5">
                        <w:rPr>
                          <w:rFonts w:ascii="Times New Roman" w:hAnsi="Times New Roman" w:cs="Times New Roman"/>
                          <w:sz w:val="22"/>
                          <w:szCs w:val="22"/>
                          <w:lang w:val="en-US"/>
                        </w:rPr>
                        <w:t xml:space="preserve"> = </w:t>
                      </w:r>
                      <w:r w:rsidR="00FA060A" w:rsidRPr="00436AA5">
                        <w:rPr>
                          <w:rFonts w:ascii="Times New Roman" w:hAnsi="Times New Roman" w:cs="Times New Roman"/>
                          <w:sz w:val="22"/>
                          <w:szCs w:val="22"/>
                          <w:lang w:val="en-US"/>
                        </w:rPr>
                        <w:t>2,</w:t>
                      </w:r>
                      <w:r w:rsidR="00B622B5" w:rsidRPr="00436AA5">
                        <w:rPr>
                          <w:rFonts w:ascii="Times New Roman" w:hAnsi="Times New Roman" w:cs="Times New Roman"/>
                          <w:sz w:val="22"/>
                          <w:szCs w:val="22"/>
                          <w:lang w:val="en-US"/>
                        </w:rPr>
                        <w:t>092</w:t>
                      </w:r>
                      <w:r w:rsidRPr="00436AA5">
                        <w:rPr>
                          <w:rFonts w:ascii="Times New Roman" w:hAnsi="Times New Roman" w:cs="Times New Roman"/>
                          <w:sz w:val="22"/>
                          <w:szCs w:val="22"/>
                          <w:lang w:val="en-US"/>
                        </w:rPr>
                        <w:t>)</w:t>
                      </w:r>
                    </w:p>
                    <w:p w14:paraId="7A7E8AAD" w14:textId="77777777" w:rsidR="002D6C36" w:rsidRPr="00436AA5" w:rsidRDefault="002D6C36" w:rsidP="00851C62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  <w:lang w:val="en-US"/>
                        </w:rPr>
                      </w:pPr>
                    </w:p>
                    <w:p w14:paraId="6D7BB621" w14:textId="61B7CCDF" w:rsidR="00CC1DB9" w:rsidRPr="00436AA5" w:rsidRDefault="00D717F7" w:rsidP="00851C62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  <w:lang w:val="en-US"/>
                        </w:rPr>
                      </w:pPr>
                      <w:r w:rsidRPr="00436AA5">
                        <w:rPr>
                          <w:rFonts w:ascii="Times New Roman" w:hAnsi="Times New Roman" w:cs="Times New Roman"/>
                          <w:sz w:val="22"/>
                          <w:szCs w:val="22"/>
                          <w:lang w:val="en-US"/>
                        </w:rPr>
                        <w:t>No</w:t>
                      </w:r>
                      <w:r w:rsidR="003948E7">
                        <w:rPr>
                          <w:rFonts w:ascii="Times New Roman" w:hAnsi="Times New Roman" w:cs="Times New Roman"/>
                          <w:sz w:val="22"/>
                          <w:szCs w:val="22"/>
                          <w:lang w:val="en-US"/>
                        </w:rPr>
                        <w:t>t living with a</w:t>
                      </w:r>
                      <w:r w:rsidRPr="00436AA5">
                        <w:rPr>
                          <w:rFonts w:ascii="Times New Roman" w:hAnsi="Times New Roman" w:cs="Times New Roman"/>
                          <w:sz w:val="22"/>
                          <w:szCs w:val="22"/>
                          <w:lang w:val="en-US"/>
                        </w:rPr>
                        <w:t xml:space="preserve"> partner at pregnancy, </w:t>
                      </w:r>
                      <w:r w:rsidR="00436AA5">
                        <w:rPr>
                          <w:rFonts w:ascii="Times New Roman" w:hAnsi="Times New Roman" w:cs="Times New Roman"/>
                          <w:i/>
                          <w:iCs/>
                          <w:sz w:val="22"/>
                          <w:szCs w:val="22"/>
                          <w:lang w:val="en-US"/>
                        </w:rPr>
                        <w:t>n</w:t>
                      </w:r>
                      <w:r w:rsidRPr="00436AA5">
                        <w:rPr>
                          <w:rFonts w:ascii="Times New Roman" w:hAnsi="Times New Roman" w:cs="Times New Roman"/>
                          <w:sz w:val="22"/>
                          <w:szCs w:val="22"/>
                          <w:lang w:val="en-US"/>
                        </w:rPr>
                        <w:t xml:space="preserve"> = </w:t>
                      </w:r>
                      <w:r w:rsidR="00A0283D" w:rsidRPr="00436AA5">
                        <w:rPr>
                          <w:rFonts w:ascii="Times New Roman" w:hAnsi="Times New Roman" w:cs="Times New Roman"/>
                          <w:sz w:val="22"/>
                          <w:szCs w:val="22"/>
                          <w:lang w:val="en-US"/>
                        </w:rPr>
                        <w:t>5</w:t>
                      </w:r>
                      <w:r w:rsidR="0073201E" w:rsidRPr="00436AA5">
                        <w:rPr>
                          <w:rFonts w:ascii="Times New Roman" w:hAnsi="Times New Roman" w:cs="Times New Roman"/>
                          <w:sz w:val="22"/>
                          <w:szCs w:val="22"/>
                          <w:lang w:val="en-US"/>
                        </w:rPr>
                        <w:t>23</w:t>
                      </w:r>
                    </w:p>
                    <w:p w14:paraId="3E06F73D" w14:textId="3DD4030A" w:rsidR="00BD792E" w:rsidRDefault="00CC1DB9" w:rsidP="00851C62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  <w:lang w:val="en-US"/>
                        </w:rPr>
                      </w:pPr>
                      <w:r w:rsidRPr="00436AA5">
                        <w:rPr>
                          <w:rFonts w:ascii="Times New Roman" w:hAnsi="Times New Roman" w:cs="Times New Roman"/>
                          <w:sz w:val="22"/>
                          <w:szCs w:val="22"/>
                          <w:lang w:val="en-US"/>
                        </w:rPr>
                        <w:t xml:space="preserve">No information on </w:t>
                      </w:r>
                      <w:r w:rsidR="003948E7">
                        <w:rPr>
                          <w:rFonts w:ascii="Times New Roman" w:hAnsi="Times New Roman" w:cs="Times New Roman"/>
                          <w:sz w:val="22"/>
                          <w:szCs w:val="22"/>
                          <w:lang w:val="en-US"/>
                        </w:rPr>
                        <w:t>living with</w:t>
                      </w:r>
                      <w:r w:rsidRPr="00436AA5">
                        <w:rPr>
                          <w:rFonts w:ascii="Times New Roman" w:hAnsi="Times New Roman" w:cs="Times New Roman"/>
                          <w:sz w:val="22"/>
                          <w:szCs w:val="22"/>
                          <w:lang w:val="en-US"/>
                        </w:rPr>
                        <w:t xml:space="preserve"> a partner</w:t>
                      </w:r>
                      <w:r w:rsidR="00B6222A" w:rsidRPr="00436AA5">
                        <w:rPr>
                          <w:rFonts w:ascii="Times New Roman" w:hAnsi="Times New Roman" w:cs="Times New Roman"/>
                          <w:sz w:val="22"/>
                          <w:szCs w:val="22"/>
                          <w:lang w:val="en-US"/>
                        </w:rPr>
                        <w:t xml:space="preserve"> (at pregnancy)</w:t>
                      </w:r>
                      <w:r w:rsidRPr="00436AA5">
                        <w:rPr>
                          <w:rFonts w:ascii="Times New Roman" w:hAnsi="Times New Roman" w:cs="Times New Roman"/>
                          <w:sz w:val="22"/>
                          <w:szCs w:val="22"/>
                          <w:lang w:val="en-US"/>
                        </w:rPr>
                        <w:t xml:space="preserve">, </w:t>
                      </w:r>
                      <w:r w:rsidR="00436AA5">
                        <w:rPr>
                          <w:rFonts w:ascii="Times New Roman" w:hAnsi="Times New Roman" w:cs="Times New Roman"/>
                          <w:i/>
                          <w:iCs/>
                          <w:sz w:val="22"/>
                          <w:szCs w:val="22"/>
                          <w:lang w:val="en-US"/>
                        </w:rPr>
                        <w:t>n</w:t>
                      </w:r>
                      <w:r w:rsidRPr="00436AA5">
                        <w:rPr>
                          <w:rFonts w:ascii="Times New Roman" w:hAnsi="Times New Roman" w:cs="Times New Roman"/>
                          <w:sz w:val="22"/>
                          <w:szCs w:val="22"/>
                          <w:lang w:val="en-US"/>
                        </w:rPr>
                        <w:t xml:space="preserve"> = </w:t>
                      </w:r>
                      <w:r w:rsidR="00A0283D" w:rsidRPr="00436AA5">
                        <w:rPr>
                          <w:rFonts w:ascii="Times New Roman" w:hAnsi="Times New Roman" w:cs="Times New Roman"/>
                          <w:sz w:val="22"/>
                          <w:szCs w:val="22"/>
                          <w:lang w:val="en-US"/>
                        </w:rPr>
                        <w:t>1</w:t>
                      </w:r>
                      <w:r w:rsidR="0073201E" w:rsidRPr="00436AA5">
                        <w:rPr>
                          <w:rFonts w:ascii="Times New Roman" w:hAnsi="Times New Roman" w:cs="Times New Roman"/>
                          <w:sz w:val="22"/>
                          <w:szCs w:val="22"/>
                          <w:lang w:val="en-US"/>
                        </w:rPr>
                        <w:t>27</w:t>
                      </w:r>
                    </w:p>
                    <w:p w14:paraId="4F09347F" w14:textId="77777777" w:rsidR="004267AF" w:rsidRPr="00436AA5" w:rsidRDefault="004267AF" w:rsidP="00851C62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  <w:lang w:val="en-US"/>
                        </w:rPr>
                      </w:pPr>
                    </w:p>
                    <w:p w14:paraId="5DF66B85" w14:textId="77777777" w:rsidR="003948E7" w:rsidRDefault="00E67664" w:rsidP="00851C62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  <w:lang w:val="en-US"/>
                        </w:rPr>
                      </w:pPr>
                      <w:r w:rsidRPr="00436AA5">
                        <w:rPr>
                          <w:rFonts w:ascii="Times New Roman" w:hAnsi="Times New Roman" w:cs="Times New Roman"/>
                          <w:sz w:val="22"/>
                          <w:szCs w:val="22"/>
                          <w:lang w:val="en-US"/>
                        </w:rPr>
                        <w:t>No</w:t>
                      </w:r>
                      <w:r w:rsidR="003948E7">
                        <w:rPr>
                          <w:rFonts w:ascii="Times New Roman" w:hAnsi="Times New Roman" w:cs="Times New Roman"/>
                          <w:sz w:val="22"/>
                          <w:szCs w:val="22"/>
                          <w:lang w:val="en-US"/>
                        </w:rPr>
                        <w:t>t living with a</w:t>
                      </w:r>
                      <w:r w:rsidRPr="00436AA5">
                        <w:rPr>
                          <w:rFonts w:ascii="Times New Roman" w:hAnsi="Times New Roman" w:cs="Times New Roman"/>
                          <w:sz w:val="22"/>
                          <w:szCs w:val="22"/>
                          <w:lang w:val="en-US"/>
                        </w:rPr>
                        <w:t xml:space="preserve"> partner at child age 3 years, </w:t>
                      </w:r>
                    </w:p>
                    <w:p w14:paraId="2C47C4B1" w14:textId="27009F92" w:rsidR="00E67664" w:rsidRPr="00436AA5" w:rsidRDefault="00436AA5" w:rsidP="00851C62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Times New Roman" w:hAnsi="Times New Roman" w:cs="Times New Roman"/>
                          <w:i/>
                          <w:iCs/>
                          <w:sz w:val="22"/>
                          <w:szCs w:val="22"/>
                          <w:lang w:val="en-US"/>
                        </w:rPr>
                        <w:t>n</w:t>
                      </w:r>
                      <w:r w:rsidR="00E67664" w:rsidRPr="00436AA5">
                        <w:rPr>
                          <w:rFonts w:ascii="Times New Roman" w:hAnsi="Times New Roman" w:cs="Times New Roman"/>
                          <w:sz w:val="22"/>
                          <w:szCs w:val="22"/>
                          <w:lang w:val="en-US"/>
                        </w:rPr>
                        <w:t xml:space="preserve"> = </w:t>
                      </w:r>
                      <w:r w:rsidR="00AE2581" w:rsidRPr="00436AA5">
                        <w:rPr>
                          <w:rFonts w:ascii="Times New Roman" w:hAnsi="Times New Roman" w:cs="Times New Roman"/>
                          <w:sz w:val="22"/>
                          <w:szCs w:val="22"/>
                          <w:lang w:val="en-US"/>
                        </w:rPr>
                        <w:t>2</w:t>
                      </w:r>
                      <w:r w:rsidR="00966FEA" w:rsidRPr="00436AA5">
                        <w:rPr>
                          <w:rFonts w:ascii="Times New Roman" w:hAnsi="Times New Roman" w:cs="Times New Roman"/>
                          <w:sz w:val="22"/>
                          <w:szCs w:val="22"/>
                          <w:lang w:val="en-US"/>
                        </w:rPr>
                        <w:t>90</w:t>
                      </w:r>
                    </w:p>
                    <w:p w14:paraId="5851727F" w14:textId="72BEA4A2" w:rsidR="00E67664" w:rsidRPr="00436AA5" w:rsidRDefault="00E67664" w:rsidP="00851C62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  <w:lang w:val="en-US"/>
                        </w:rPr>
                      </w:pPr>
                      <w:r w:rsidRPr="00436AA5">
                        <w:rPr>
                          <w:rFonts w:ascii="Times New Roman" w:hAnsi="Times New Roman" w:cs="Times New Roman"/>
                          <w:sz w:val="22"/>
                          <w:szCs w:val="22"/>
                          <w:lang w:val="en-US"/>
                        </w:rPr>
                        <w:t xml:space="preserve">No information on </w:t>
                      </w:r>
                      <w:r w:rsidR="003948E7">
                        <w:rPr>
                          <w:rFonts w:ascii="Times New Roman" w:hAnsi="Times New Roman" w:cs="Times New Roman"/>
                          <w:sz w:val="22"/>
                          <w:szCs w:val="22"/>
                          <w:lang w:val="en-US"/>
                        </w:rPr>
                        <w:t>living with</w:t>
                      </w:r>
                      <w:r w:rsidRPr="00436AA5">
                        <w:rPr>
                          <w:rFonts w:ascii="Times New Roman" w:hAnsi="Times New Roman" w:cs="Times New Roman"/>
                          <w:sz w:val="22"/>
                          <w:szCs w:val="22"/>
                          <w:lang w:val="en-US"/>
                        </w:rPr>
                        <w:t xml:space="preserve"> a partner</w:t>
                      </w:r>
                      <w:r w:rsidR="00715F31" w:rsidRPr="00436AA5">
                        <w:rPr>
                          <w:rFonts w:ascii="Times New Roman" w:hAnsi="Times New Roman" w:cs="Times New Roman"/>
                          <w:sz w:val="22"/>
                          <w:szCs w:val="22"/>
                          <w:lang w:val="en-US"/>
                        </w:rPr>
                        <w:t xml:space="preserve"> (at 3 years)</w:t>
                      </w:r>
                      <w:r w:rsidRPr="00436AA5">
                        <w:rPr>
                          <w:rFonts w:ascii="Times New Roman" w:hAnsi="Times New Roman" w:cs="Times New Roman"/>
                          <w:sz w:val="22"/>
                          <w:szCs w:val="22"/>
                          <w:lang w:val="en-US"/>
                        </w:rPr>
                        <w:t xml:space="preserve">, </w:t>
                      </w:r>
                      <w:r w:rsidR="00436AA5">
                        <w:rPr>
                          <w:rFonts w:ascii="Times New Roman" w:hAnsi="Times New Roman" w:cs="Times New Roman"/>
                          <w:i/>
                          <w:iCs/>
                          <w:sz w:val="22"/>
                          <w:szCs w:val="22"/>
                          <w:lang w:val="en-US"/>
                        </w:rPr>
                        <w:t>n</w:t>
                      </w:r>
                      <w:r w:rsidRPr="00436AA5">
                        <w:rPr>
                          <w:rFonts w:ascii="Times New Roman" w:hAnsi="Times New Roman" w:cs="Times New Roman"/>
                          <w:sz w:val="22"/>
                          <w:szCs w:val="22"/>
                          <w:lang w:val="en-US"/>
                        </w:rPr>
                        <w:t xml:space="preserve"> = </w:t>
                      </w:r>
                      <w:r w:rsidR="00966FEA" w:rsidRPr="00436AA5">
                        <w:rPr>
                          <w:rFonts w:ascii="Times New Roman" w:hAnsi="Times New Roman" w:cs="Times New Roman"/>
                          <w:sz w:val="22"/>
                          <w:szCs w:val="22"/>
                          <w:lang w:val="en-US"/>
                        </w:rPr>
                        <w:t>322</w:t>
                      </w:r>
                    </w:p>
                    <w:p w14:paraId="47A254D1" w14:textId="77777777" w:rsidR="00E67664" w:rsidRPr="00436AA5" w:rsidRDefault="00E67664" w:rsidP="00851C62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  <w:lang w:val="en-US"/>
                        </w:rPr>
                      </w:pPr>
                    </w:p>
                    <w:p w14:paraId="67EA8F39" w14:textId="77777777" w:rsidR="003948E7" w:rsidRDefault="00E67664" w:rsidP="00851C62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  <w:lang w:val="en-US"/>
                        </w:rPr>
                      </w:pPr>
                      <w:r w:rsidRPr="00436AA5">
                        <w:rPr>
                          <w:rFonts w:ascii="Times New Roman" w:hAnsi="Times New Roman" w:cs="Times New Roman"/>
                          <w:sz w:val="22"/>
                          <w:szCs w:val="22"/>
                          <w:lang w:val="en-US"/>
                        </w:rPr>
                        <w:t>No</w:t>
                      </w:r>
                      <w:r w:rsidR="003948E7">
                        <w:rPr>
                          <w:rFonts w:ascii="Times New Roman" w:hAnsi="Times New Roman" w:cs="Times New Roman"/>
                          <w:sz w:val="22"/>
                          <w:szCs w:val="22"/>
                          <w:lang w:val="en-US"/>
                        </w:rPr>
                        <w:t>t living with a</w:t>
                      </w:r>
                      <w:r w:rsidRPr="00436AA5">
                        <w:rPr>
                          <w:rFonts w:ascii="Times New Roman" w:hAnsi="Times New Roman" w:cs="Times New Roman"/>
                          <w:sz w:val="22"/>
                          <w:szCs w:val="22"/>
                          <w:lang w:val="en-US"/>
                        </w:rPr>
                        <w:t xml:space="preserve"> partner at child age 5 years, </w:t>
                      </w:r>
                    </w:p>
                    <w:p w14:paraId="399CB83B" w14:textId="07B5E3A3" w:rsidR="00E67664" w:rsidRPr="00436AA5" w:rsidRDefault="00436AA5" w:rsidP="00851C62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Times New Roman" w:hAnsi="Times New Roman" w:cs="Times New Roman"/>
                          <w:i/>
                          <w:iCs/>
                          <w:sz w:val="22"/>
                          <w:szCs w:val="22"/>
                          <w:lang w:val="en-US"/>
                        </w:rPr>
                        <w:t>n</w:t>
                      </w:r>
                      <w:r w:rsidR="00E67664" w:rsidRPr="00436AA5">
                        <w:rPr>
                          <w:rFonts w:ascii="Times New Roman" w:hAnsi="Times New Roman" w:cs="Times New Roman"/>
                          <w:sz w:val="22"/>
                          <w:szCs w:val="22"/>
                          <w:lang w:val="en-US"/>
                        </w:rPr>
                        <w:t xml:space="preserve"> =</w:t>
                      </w:r>
                      <w:r w:rsidR="000A05D0" w:rsidRPr="00436AA5">
                        <w:rPr>
                          <w:rFonts w:ascii="Times New Roman" w:hAnsi="Times New Roman" w:cs="Times New Roman"/>
                          <w:sz w:val="22"/>
                          <w:szCs w:val="22"/>
                          <w:lang w:val="en-US"/>
                        </w:rPr>
                        <w:t xml:space="preserve"> </w:t>
                      </w:r>
                      <w:r w:rsidR="000559EF" w:rsidRPr="00436AA5">
                        <w:rPr>
                          <w:rFonts w:ascii="Times New Roman" w:hAnsi="Times New Roman" w:cs="Times New Roman"/>
                          <w:sz w:val="22"/>
                          <w:szCs w:val="22"/>
                          <w:lang w:val="en-US"/>
                        </w:rPr>
                        <w:t>2</w:t>
                      </w:r>
                      <w:r w:rsidR="000459C5" w:rsidRPr="00436AA5">
                        <w:rPr>
                          <w:rFonts w:ascii="Times New Roman" w:hAnsi="Times New Roman" w:cs="Times New Roman"/>
                          <w:sz w:val="22"/>
                          <w:szCs w:val="22"/>
                          <w:lang w:val="en-US"/>
                        </w:rPr>
                        <w:t>69</w:t>
                      </w:r>
                    </w:p>
                    <w:p w14:paraId="4C549543" w14:textId="370D54B6" w:rsidR="00E67664" w:rsidRPr="00436AA5" w:rsidRDefault="00E67664" w:rsidP="00851C62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  <w:lang w:val="en-US"/>
                        </w:rPr>
                      </w:pPr>
                      <w:r w:rsidRPr="00436AA5">
                        <w:rPr>
                          <w:rFonts w:ascii="Times New Roman" w:hAnsi="Times New Roman" w:cs="Times New Roman"/>
                          <w:sz w:val="22"/>
                          <w:szCs w:val="22"/>
                          <w:lang w:val="en-US"/>
                        </w:rPr>
                        <w:t xml:space="preserve">No information on </w:t>
                      </w:r>
                      <w:r w:rsidR="003948E7">
                        <w:rPr>
                          <w:rFonts w:ascii="Times New Roman" w:hAnsi="Times New Roman" w:cs="Times New Roman"/>
                          <w:sz w:val="22"/>
                          <w:szCs w:val="22"/>
                          <w:lang w:val="en-US"/>
                        </w:rPr>
                        <w:t>living with</w:t>
                      </w:r>
                      <w:r w:rsidRPr="00436AA5">
                        <w:rPr>
                          <w:rFonts w:ascii="Times New Roman" w:hAnsi="Times New Roman" w:cs="Times New Roman"/>
                          <w:sz w:val="22"/>
                          <w:szCs w:val="22"/>
                          <w:lang w:val="en-US"/>
                        </w:rPr>
                        <w:t xml:space="preserve"> a partner</w:t>
                      </w:r>
                      <w:r w:rsidR="00C964D6" w:rsidRPr="00436AA5">
                        <w:rPr>
                          <w:rFonts w:ascii="Times New Roman" w:hAnsi="Times New Roman" w:cs="Times New Roman"/>
                          <w:sz w:val="22"/>
                          <w:szCs w:val="22"/>
                          <w:lang w:val="en-US"/>
                        </w:rPr>
                        <w:t xml:space="preserve"> (at 5 years)</w:t>
                      </w:r>
                      <w:r w:rsidRPr="00436AA5">
                        <w:rPr>
                          <w:rFonts w:ascii="Times New Roman" w:hAnsi="Times New Roman" w:cs="Times New Roman"/>
                          <w:sz w:val="22"/>
                          <w:szCs w:val="22"/>
                          <w:lang w:val="en-US"/>
                        </w:rPr>
                        <w:t xml:space="preserve">, </w:t>
                      </w:r>
                      <w:r w:rsidR="00436AA5">
                        <w:rPr>
                          <w:rFonts w:ascii="Times New Roman" w:hAnsi="Times New Roman" w:cs="Times New Roman"/>
                          <w:i/>
                          <w:iCs/>
                          <w:sz w:val="22"/>
                          <w:szCs w:val="22"/>
                          <w:lang w:val="en-US"/>
                        </w:rPr>
                        <w:t>n</w:t>
                      </w:r>
                      <w:r w:rsidRPr="00436AA5">
                        <w:rPr>
                          <w:rFonts w:ascii="Times New Roman" w:hAnsi="Times New Roman" w:cs="Times New Roman"/>
                          <w:sz w:val="22"/>
                          <w:szCs w:val="22"/>
                          <w:lang w:val="en-US"/>
                        </w:rPr>
                        <w:t xml:space="preserve"> =</w:t>
                      </w:r>
                      <w:r w:rsidR="000A05D0" w:rsidRPr="00436AA5">
                        <w:rPr>
                          <w:rFonts w:ascii="Times New Roman" w:hAnsi="Times New Roman" w:cs="Times New Roman"/>
                          <w:sz w:val="22"/>
                          <w:szCs w:val="22"/>
                          <w:lang w:val="en-US"/>
                        </w:rPr>
                        <w:t xml:space="preserve"> </w:t>
                      </w:r>
                      <w:r w:rsidR="000559EF" w:rsidRPr="00436AA5">
                        <w:rPr>
                          <w:rFonts w:ascii="Times New Roman" w:hAnsi="Times New Roman" w:cs="Times New Roman"/>
                          <w:sz w:val="22"/>
                          <w:szCs w:val="22"/>
                          <w:lang w:val="en-US"/>
                        </w:rPr>
                        <w:t>8</w:t>
                      </w:r>
                      <w:r w:rsidR="008C2892" w:rsidRPr="00436AA5">
                        <w:rPr>
                          <w:rFonts w:ascii="Times New Roman" w:hAnsi="Times New Roman" w:cs="Times New Roman"/>
                          <w:sz w:val="22"/>
                          <w:szCs w:val="22"/>
                          <w:lang w:val="en-US"/>
                        </w:rPr>
                        <w:t>2</w:t>
                      </w:r>
                    </w:p>
                    <w:p w14:paraId="63EEFF68" w14:textId="77777777" w:rsidR="00E67664" w:rsidRPr="00436AA5" w:rsidRDefault="00E67664" w:rsidP="00851C62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  <w:lang w:val="en-US"/>
                        </w:rPr>
                      </w:pPr>
                    </w:p>
                    <w:p w14:paraId="62C93157" w14:textId="41A2E745" w:rsidR="00620DBE" w:rsidRPr="00436AA5" w:rsidRDefault="00E67664" w:rsidP="00851C62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  <w:lang w:val="en-US"/>
                        </w:rPr>
                      </w:pPr>
                      <w:r w:rsidRPr="00436AA5">
                        <w:rPr>
                          <w:rFonts w:ascii="Times New Roman" w:hAnsi="Times New Roman" w:cs="Times New Roman"/>
                          <w:sz w:val="22"/>
                          <w:szCs w:val="22"/>
                          <w:lang w:val="en-US"/>
                        </w:rPr>
                        <w:t xml:space="preserve">Other caregiver composition, </w:t>
                      </w:r>
                      <w:r w:rsidR="00AB511E">
                        <w:rPr>
                          <w:rFonts w:ascii="Times New Roman" w:hAnsi="Times New Roman" w:cs="Times New Roman"/>
                          <w:i/>
                          <w:iCs/>
                          <w:sz w:val="22"/>
                          <w:szCs w:val="22"/>
                          <w:lang w:val="en-US"/>
                        </w:rPr>
                        <w:t>n</w:t>
                      </w:r>
                      <w:r w:rsidRPr="00436AA5">
                        <w:rPr>
                          <w:rFonts w:ascii="Times New Roman" w:hAnsi="Times New Roman" w:cs="Times New Roman"/>
                          <w:sz w:val="22"/>
                          <w:szCs w:val="22"/>
                          <w:lang w:val="en-US"/>
                        </w:rPr>
                        <w:t xml:space="preserve"> = </w:t>
                      </w:r>
                      <w:r w:rsidR="00D202F8" w:rsidRPr="00436AA5">
                        <w:rPr>
                          <w:rFonts w:ascii="Times New Roman" w:hAnsi="Times New Roman" w:cs="Times New Roman"/>
                          <w:sz w:val="22"/>
                          <w:szCs w:val="22"/>
                          <w:lang w:val="en-US"/>
                        </w:rPr>
                        <w:t>46</w:t>
                      </w:r>
                    </w:p>
                    <w:p w14:paraId="5B76BA69" w14:textId="0BACB3C2" w:rsidR="0018152F" w:rsidRPr="00436AA5" w:rsidRDefault="0018152F" w:rsidP="00851C62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  <w:lang w:val="en-US"/>
                        </w:rPr>
                      </w:pPr>
                      <w:r w:rsidRPr="00436AA5">
                        <w:rPr>
                          <w:rFonts w:ascii="Times New Roman" w:hAnsi="Times New Roman" w:cs="Times New Roman"/>
                          <w:sz w:val="22"/>
                          <w:szCs w:val="22"/>
                          <w:lang w:val="en-US"/>
                        </w:rPr>
                        <w:t xml:space="preserve">No information on caregiver composition, </w:t>
                      </w:r>
                      <w:r w:rsidR="00AB511E">
                        <w:rPr>
                          <w:rFonts w:ascii="Times New Roman" w:hAnsi="Times New Roman" w:cs="Times New Roman"/>
                          <w:i/>
                          <w:iCs/>
                          <w:sz w:val="22"/>
                          <w:szCs w:val="22"/>
                          <w:lang w:val="en-US"/>
                        </w:rPr>
                        <w:t>n</w:t>
                      </w:r>
                      <w:r w:rsidRPr="00436AA5">
                        <w:rPr>
                          <w:rFonts w:ascii="Times New Roman" w:hAnsi="Times New Roman" w:cs="Times New Roman"/>
                          <w:sz w:val="22"/>
                          <w:szCs w:val="22"/>
                          <w:lang w:val="en-US"/>
                        </w:rPr>
                        <w:t xml:space="preserve"> = </w:t>
                      </w:r>
                      <w:r w:rsidR="00770798" w:rsidRPr="00436AA5">
                        <w:rPr>
                          <w:rFonts w:ascii="Times New Roman" w:hAnsi="Times New Roman" w:cs="Times New Roman"/>
                          <w:sz w:val="22"/>
                          <w:szCs w:val="22"/>
                          <w:lang w:val="en-US"/>
                        </w:rPr>
                        <w:t>4</w:t>
                      </w:r>
                      <w:r w:rsidR="005976F2" w:rsidRPr="00436AA5">
                        <w:rPr>
                          <w:rFonts w:ascii="Times New Roman" w:hAnsi="Times New Roman" w:cs="Times New Roman"/>
                          <w:sz w:val="22"/>
                          <w:szCs w:val="22"/>
                          <w:lang w:val="en-US"/>
                        </w:rPr>
                        <w:t>3</w:t>
                      </w:r>
                      <w:r w:rsidR="00770798" w:rsidRPr="00436AA5">
                        <w:rPr>
                          <w:rFonts w:ascii="Times New Roman" w:hAnsi="Times New Roman" w:cs="Times New Roman"/>
                          <w:sz w:val="22"/>
                          <w:szCs w:val="22"/>
                          <w:lang w:val="en-US"/>
                        </w:rPr>
                        <w:t xml:space="preserve">3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05D86A37" w14:textId="227C54C7" w:rsidR="00E865CC" w:rsidRPr="00552707" w:rsidRDefault="00E865CC" w:rsidP="00E865CC">
      <w:pPr>
        <w:rPr>
          <w:rFonts w:ascii="Times New Roman" w:hAnsi="Times New Roman" w:cs="Times New Roman"/>
        </w:rPr>
      </w:pPr>
    </w:p>
    <w:p w14:paraId="5A6F8058" w14:textId="0C196AB4" w:rsidR="00B649FD" w:rsidRPr="00552707" w:rsidRDefault="00754AC2" w:rsidP="00E865C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val="en-US"/>
        </w:rPr>
        <mc:AlternateContent>
          <mc:Choice Requires="wps">
            <w:drawing>
              <wp:anchor distT="0" distB="0" distL="114300" distR="114300" simplePos="0" relativeHeight="251735552" behindDoc="0" locked="0" layoutInCell="1" allowOverlap="1" wp14:anchorId="61ADFF82" wp14:editId="69763C23">
                <wp:simplePos x="0" y="0"/>
                <wp:positionH relativeFrom="column">
                  <wp:posOffset>1143000</wp:posOffset>
                </wp:positionH>
                <wp:positionV relativeFrom="paragraph">
                  <wp:posOffset>2919251</wp:posOffset>
                </wp:positionV>
                <wp:extent cx="1481035" cy="0"/>
                <wp:effectExtent l="38100" t="76200" r="0" b="95250"/>
                <wp:wrapNone/>
                <wp:docPr id="11" name="Straight Arrow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48103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13EF4D2" id="Straight Arrow Connector 11" o:spid="_x0000_s1026" type="#_x0000_t32" style="position:absolute;margin-left:90pt;margin-top:229.85pt;width:116.6pt;height:0;flip:x;z-index:251735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" strokecolor="black [3213]" strokeweight=".5pt">
                <v:stroke endarrow="block" joinstyle="miter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lang w:val="en-US"/>
        </w:rPr>
        <mc:AlternateContent>
          <mc:Choice Requires="wps">
            <w:drawing>
              <wp:anchor distT="0" distB="0" distL="114300" distR="114300" simplePos="0" relativeHeight="251750912" behindDoc="0" locked="0" layoutInCell="1" allowOverlap="1" wp14:anchorId="7FA1CE72" wp14:editId="1313E3EE">
                <wp:simplePos x="0" y="0"/>
                <wp:positionH relativeFrom="column">
                  <wp:posOffset>1139633</wp:posOffset>
                </wp:positionH>
                <wp:positionV relativeFrom="paragraph">
                  <wp:posOffset>2361457</wp:posOffset>
                </wp:positionV>
                <wp:extent cx="3595" cy="1129282"/>
                <wp:effectExtent l="76200" t="0" r="73025" b="52070"/>
                <wp:wrapNone/>
                <wp:docPr id="15" name="Straight Arrow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95" cy="1129282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5C98F61" id="Straight Arrow Connector 15" o:spid="_x0000_s1026" type="#_x0000_t32" style="position:absolute;margin-left:89.75pt;margin-top:185.95pt;width:.3pt;height:88.9pt;z-index:251750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" strokecolor="black [3213]" strokeweight=".5pt">
                <v:stroke endarrow="block" joinstyle="miter"/>
              </v:shape>
            </w:pict>
          </mc:Fallback>
        </mc:AlternateContent>
      </w:r>
      <w:r w:rsidRPr="00552707">
        <w:rPr>
          <w:rFonts w:ascii="Times New Roman" w:hAnsi="Times New Roman" w:cs="Times New Roman"/>
          <w:noProof/>
          <w:lang w:val="en-US"/>
        </w:rPr>
        <mc:AlternateContent>
          <mc:Choice Requires="wps">
            <w:drawing>
              <wp:anchor distT="45720" distB="45720" distL="114300" distR="114300" simplePos="0" relativeHeight="251667968" behindDoc="0" locked="0" layoutInCell="1" allowOverlap="1" wp14:anchorId="5C26AF29" wp14:editId="465DD594">
                <wp:simplePos x="0" y="0"/>
                <wp:positionH relativeFrom="column">
                  <wp:posOffset>113030</wp:posOffset>
                </wp:positionH>
                <wp:positionV relativeFrom="paragraph">
                  <wp:posOffset>3493291</wp:posOffset>
                </wp:positionV>
                <wp:extent cx="2124075" cy="613410"/>
                <wp:effectExtent l="0" t="0" r="28575" b="15240"/>
                <wp:wrapSquare wrapText="bothSides"/>
                <wp:docPr id="1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24075" cy="6134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942C7C4" w14:textId="0D5A8E3D" w:rsidR="001E7382" w:rsidRDefault="001E7382" w:rsidP="001E7382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  <w:lang w:val="en-US"/>
                              </w:rPr>
                            </w:pPr>
                            <w:r w:rsidRPr="00436AA5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  <w:lang w:val="en-US"/>
                              </w:rPr>
                              <w:t xml:space="preserve">Eligible data </w:t>
                            </w:r>
                          </w:p>
                          <w:p w14:paraId="660F7401" w14:textId="77777777" w:rsidR="00436AA5" w:rsidRPr="00436AA5" w:rsidRDefault="00436AA5" w:rsidP="001E7382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  <w:lang w:val="en-US"/>
                              </w:rPr>
                            </w:pPr>
                          </w:p>
                          <w:p w14:paraId="61F66EB0" w14:textId="3D2DAA43" w:rsidR="001E7382" w:rsidRPr="00436AA5" w:rsidRDefault="00436AA5" w:rsidP="001E7382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2"/>
                                <w:szCs w:val="22"/>
                                <w:lang w:val="en-US"/>
                              </w:rPr>
                              <w:t>n</w:t>
                            </w:r>
                            <w:r w:rsidR="001E7382" w:rsidRPr="00436AA5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  <w:lang w:val="en-US"/>
                              </w:rPr>
                              <w:t xml:space="preserve"> = </w:t>
                            </w:r>
                            <w:r w:rsidR="00892345" w:rsidRPr="00436AA5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  <w:lang w:val="en-US"/>
                              </w:rPr>
                              <w:t>2,</w:t>
                            </w:r>
                            <w:r w:rsidR="002109E9" w:rsidRPr="00436AA5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  <w:lang w:val="en-US"/>
                              </w:rPr>
                              <w:t>7</w:t>
                            </w:r>
                            <w:r w:rsidR="00AA4976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  <w:lang w:val="en-US"/>
                              </w:rPr>
                              <w:t>05</w:t>
                            </w:r>
                            <w:r w:rsidR="002F1720" w:rsidRPr="00436AA5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  <w:lang w:val="en-US"/>
                              </w:rPr>
                              <w:t xml:space="preserve"> </w:t>
                            </w:r>
                          </w:p>
                          <w:p w14:paraId="46013087" w14:textId="77777777" w:rsidR="001E7382" w:rsidRPr="006C16BF" w:rsidRDefault="001E7382" w:rsidP="001E7382">
                            <w:pPr>
                              <w:rPr>
                                <w:color w:val="FF000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26AF29" id="Text Box 12" o:spid="_x0000_s1030" type="#_x0000_t202" style="position:absolute;margin-left:8.9pt;margin-top:275.05pt;width:167.25pt;height:48.3pt;z-index:2516679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">
                <v:textbox>
                  <w:txbxContent>
                    <w:p w14:paraId="0942C7C4" w14:textId="0D5A8E3D" w:rsidR="001E7382" w:rsidRDefault="001E7382" w:rsidP="001E7382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  <w:lang w:val="en-US"/>
                        </w:rPr>
                      </w:pPr>
                      <w:r w:rsidRPr="00436AA5">
                        <w:rPr>
                          <w:rFonts w:ascii="Times New Roman" w:hAnsi="Times New Roman" w:cs="Times New Roman"/>
                          <w:sz w:val="22"/>
                          <w:szCs w:val="22"/>
                          <w:lang w:val="en-US"/>
                        </w:rPr>
                        <w:t xml:space="preserve">Eligible data </w:t>
                      </w:r>
                    </w:p>
                    <w:p w14:paraId="660F7401" w14:textId="77777777" w:rsidR="00436AA5" w:rsidRPr="00436AA5" w:rsidRDefault="00436AA5" w:rsidP="001E7382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  <w:lang w:val="en-US"/>
                        </w:rPr>
                      </w:pPr>
                    </w:p>
                    <w:p w14:paraId="61F66EB0" w14:textId="3D2DAA43" w:rsidR="001E7382" w:rsidRPr="00436AA5" w:rsidRDefault="00436AA5" w:rsidP="001E7382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Times New Roman" w:hAnsi="Times New Roman" w:cs="Times New Roman"/>
                          <w:i/>
                          <w:iCs/>
                          <w:sz w:val="22"/>
                          <w:szCs w:val="22"/>
                          <w:lang w:val="en-US"/>
                        </w:rPr>
                        <w:t>n</w:t>
                      </w:r>
                      <w:r w:rsidR="001E7382" w:rsidRPr="00436AA5">
                        <w:rPr>
                          <w:rFonts w:ascii="Times New Roman" w:hAnsi="Times New Roman" w:cs="Times New Roman"/>
                          <w:sz w:val="22"/>
                          <w:szCs w:val="22"/>
                          <w:lang w:val="en-US"/>
                        </w:rPr>
                        <w:t xml:space="preserve"> = </w:t>
                      </w:r>
                      <w:r w:rsidR="00892345" w:rsidRPr="00436AA5">
                        <w:rPr>
                          <w:rFonts w:ascii="Times New Roman" w:hAnsi="Times New Roman" w:cs="Times New Roman"/>
                          <w:sz w:val="22"/>
                          <w:szCs w:val="22"/>
                          <w:lang w:val="en-US"/>
                        </w:rPr>
                        <w:t>2,</w:t>
                      </w:r>
                      <w:r w:rsidR="002109E9" w:rsidRPr="00436AA5">
                        <w:rPr>
                          <w:rFonts w:ascii="Times New Roman" w:hAnsi="Times New Roman" w:cs="Times New Roman"/>
                          <w:sz w:val="22"/>
                          <w:szCs w:val="22"/>
                          <w:lang w:val="en-US"/>
                        </w:rPr>
                        <w:t>7</w:t>
                      </w:r>
                      <w:r w:rsidR="00AA4976">
                        <w:rPr>
                          <w:rFonts w:ascii="Times New Roman" w:hAnsi="Times New Roman" w:cs="Times New Roman"/>
                          <w:sz w:val="22"/>
                          <w:szCs w:val="22"/>
                          <w:lang w:val="en-US"/>
                        </w:rPr>
                        <w:t>05</w:t>
                      </w:r>
                      <w:r w:rsidR="002F1720" w:rsidRPr="00436AA5">
                        <w:rPr>
                          <w:rFonts w:ascii="Times New Roman" w:hAnsi="Times New Roman" w:cs="Times New Roman"/>
                          <w:sz w:val="22"/>
                          <w:szCs w:val="22"/>
                          <w:lang w:val="en-US"/>
                        </w:rPr>
                        <w:t xml:space="preserve"> </w:t>
                      </w:r>
                    </w:p>
                    <w:p w14:paraId="46013087" w14:textId="77777777" w:rsidR="001E7382" w:rsidRPr="006C16BF" w:rsidRDefault="001E7382" w:rsidP="001E7382">
                      <w:pPr>
                        <w:rPr>
                          <w:color w:val="FF0000"/>
                          <w:lang w:val="en-US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3948E7" w:rsidRPr="00552707">
        <w:rPr>
          <w:rFonts w:ascii="Times New Roman" w:hAnsi="Times New Roman" w:cs="Times New Roman"/>
          <w:noProof/>
          <w:lang w:val="en-US"/>
        </w:rPr>
        <mc:AlternateContent>
          <mc:Choice Requires="wps">
            <w:drawing>
              <wp:anchor distT="45720" distB="45720" distL="114300" distR="114300" simplePos="0" relativeHeight="251748864" behindDoc="0" locked="0" layoutInCell="1" allowOverlap="1" wp14:anchorId="32439BD7" wp14:editId="69196479">
                <wp:simplePos x="0" y="0"/>
                <wp:positionH relativeFrom="column">
                  <wp:posOffset>62063</wp:posOffset>
                </wp:positionH>
                <wp:positionV relativeFrom="paragraph">
                  <wp:posOffset>4290911</wp:posOffset>
                </wp:positionV>
                <wp:extent cx="4645025" cy="345440"/>
                <wp:effectExtent l="0" t="0" r="3175" b="0"/>
                <wp:wrapSquare wrapText="bothSides"/>
                <wp:docPr id="1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45025" cy="345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539C7E" w14:textId="347D08B9" w:rsidR="009E0012" w:rsidRPr="006C16BF" w:rsidRDefault="009E0012" w:rsidP="009E0012">
                            <w:pPr>
                              <w:rPr>
                                <w:color w:val="FF0000"/>
                                <w:lang w:val="en-US"/>
                              </w:rPr>
                            </w:pPr>
                            <w:r w:rsidRPr="009E0012"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2"/>
                                <w:szCs w:val="22"/>
                                <w:lang w:val="en-US"/>
                              </w:rPr>
                              <w:t>Online Resource Figure 1</w:t>
                            </w: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  <w:lang w:val="en-US"/>
                              </w:rPr>
                              <w:t>. Flowchart of study population.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439BD7" id="Text Box 14" o:spid="_x0000_s1031" type="#_x0000_t202" style="position:absolute;margin-left:4.9pt;margin-top:337.85pt;width:365.75pt;height:27.2pt;z-index:2517488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" stroked="f">
                <v:textbox>
                  <w:txbxContent>
                    <w:p w14:paraId="2F539C7E" w14:textId="347D08B9" w:rsidR="009E0012" w:rsidRPr="006C16BF" w:rsidRDefault="009E0012" w:rsidP="009E0012">
                      <w:pPr>
                        <w:rPr>
                          <w:color w:val="FF0000"/>
                          <w:lang w:val="en-US"/>
                        </w:rPr>
                      </w:pPr>
                      <w:r w:rsidRPr="009E0012">
                        <w:rPr>
                          <w:rFonts w:ascii="Times New Roman" w:hAnsi="Times New Roman" w:cs="Times New Roman"/>
                          <w:i/>
                          <w:iCs/>
                          <w:sz w:val="22"/>
                          <w:szCs w:val="22"/>
                          <w:lang w:val="en-US"/>
                        </w:rPr>
                        <w:t>Online Resource Figure 1</w:t>
                      </w:r>
                      <w:r>
                        <w:rPr>
                          <w:rFonts w:ascii="Times New Roman" w:hAnsi="Times New Roman" w:cs="Times New Roman"/>
                          <w:sz w:val="22"/>
                          <w:szCs w:val="22"/>
                          <w:lang w:val="en-US"/>
                        </w:rPr>
                        <w:t>. Flowchart of study population.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948E7" w:rsidRPr="00552707">
        <w:rPr>
          <w:rFonts w:ascii="Times New Roman" w:hAnsi="Times New Roman" w:cs="Times New Roman"/>
          <w:noProof/>
          <w:lang w:val="en-US"/>
        </w:rPr>
        <mc:AlternateContent>
          <mc:Choice Requires="wps">
            <w:drawing>
              <wp:anchor distT="45720" distB="45720" distL="114300" distR="114300" simplePos="0" relativeHeight="251703808" behindDoc="0" locked="0" layoutInCell="1" allowOverlap="1" wp14:anchorId="06829E01" wp14:editId="3680407B">
                <wp:simplePos x="0" y="0"/>
                <wp:positionH relativeFrom="margin">
                  <wp:posOffset>2625725</wp:posOffset>
                </wp:positionH>
                <wp:positionV relativeFrom="paragraph">
                  <wp:posOffset>2572385</wp:posOffset>
                </wp:positionV>
                <wp:extent cx="3084195" cy="1586865"/>
                <wp:effectExtent l="0" t="0" r="20955" b="13335"/>
                <wp:wrapSquare wrapText="bothSides"/>
                <wp:docPr id="13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84195" cy="15868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86C483" w14:textId="28F2BA0A" w:rsidR="000F06A4" w:rsidRPr="0006778E" w:rsidRDefault="000F06A4" w:rsidP="000F06A4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  <w:lang w:val="en-US"/>
                              </w:rPr>
                            </w:pPr>
                            <w:r w:rsidRPr="0006778E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  <w:lang w:val="en-US"/>
                              </w:rPr>
                              <w:t xml:space="preserve">Excluded (total </w:t>
                            </w:r>
                            <w:r w:rsidR="0006778E"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2"/>
                                <w:szCs w:val="22"/>
                                <w:lang w:val="en-US"/>
                              </w:rPr>
                              <w:t>n</w:t>
                            </w:r>
                            <w:r w:rsidRPr="0006778E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  <w:lang w:val="en-US"/>
                              </w:rPr>
                              <w:t xml:space="preserve"> = </w:t>
                            </w:r>
                            <w:r w:rsidR="00B52DBE" w:rsidRPr="0006778E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  <w:lang w:val="en-US"/>
                              </w:rPr>
                              <w:t>5</w:t>
                            </w:r>
                            <w:r w:rsidR="00843E8B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  <w:lang w:val="en-US"/>
                              </w:rPr>
                              <w:t>59</w:t>
                            </w:r>
                            <w:r w:rsidRPr="0006778E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  <w:lang w:val="en-US"/>
                              </w:rPr>
                              <w:t>)</w:t>
                            </w:r>
                          </w:p>
                          <w:p w14:paraId="2C1A7C56" w14:textId="77777777" w:rsidR="002D6C36" w:rsidRPr="0006778E" w:rsidRDefault="002D6C36" w:rsidP="000F06A4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  <w:lang w:val="en-US"/>
                              </w:rPr>
                            </w:pPr>
                          </w:p>
                          <w:p w14:paraId="082DCADB" w14:textId="0D3B5171" w:rsidR="000F06A4" w:rsidRDefault="000F06A4" w:rsidP="000F06A4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  <w:lang w:val="en-US"/>
                              </w:rPr>
                            </w:pPr>
                            <w:r w:rsidRPr="0006778E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  <w:lang w:val="en-US"/>
                              </w:rPr>
                              <w:t xml:space="preserve">More than 25% missing items on internalizing or externalizing scale, </w:t>
                            </w:r>
                            <w:r w:rsidR="004267AF"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2"/>
                                <w:szCs w:val="22"/>
                                <w:lang w:val="en-US"/>
                              </w:rPr>
                              <w:t>n</w:t>
                            </w:r>
                            <w:r w:rsidRPr="0006778E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  <w:lang w:val="en-US"/>
                              </w:rPr>
                              <w:t xml:space="preserve"> = </w:t>
                            </w:r>
                            <w:r w:rsidR="00010328" w:rsidRPr="0006778E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  <w:lang w:val="en-US"/>
                              </w:rPr>
                              <w:t>3</w:t>
                            </w:r>
                            <w:r w:rsidR="000A0EB2" w:rsidRPr="0006778E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  <w:lang w:val="en-US"/>
                              </w:rPr>
                              <w:t>22</w:t>
                            </w:r>
                          </w:p>
                          <w:p w14:paraId="37B0033D" w14:textId="77777777" w:rsidR="004267AF" w:rsidRPr="0006778E" w:rsidRDefault="004267AF" w:rsidP="000F06A4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  <w:lang w:val="en-US"/>
                              </w:rPr>
                            </w:pPr>
                          </w:p>
                          <w:p w14:paraId="5FCBF15F" w14:textId="2C855421" w:rsidR="000F06A4" w:rsidRDefault="000F06A4" w:rsidP="000F06A4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  <w:lang w:val="en-US"/>
                              </w:rPr>
                            </w:pPr>
                            <w:r w:rsidRPr="0006778E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  <w:lang w:val="en-US"/>
                              </w:rPr>
                              <w:t xml:space="preserve">Low quality data, </w:t>
                            </w:r>
                            <w:r w:rsidR="004267AF"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2"/>
                                <w:szCs w:val="22"/>
                                <w:lang w:val="en-US"/>
                              </w:rPr>
                              <w:t>n</w:t>
                            </w:r>
                            <w:r w:rsidRPr="0006778E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  <w:lang w:val="en-US"/>
                              </w:rPr>
                              <w:t xml:space="preserve"> = </w:t>
                            </w:r>
                            <w:r w:rsidR="00422711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  <w:lang w:val="en-US"/>
                              </w:rPr>
                              <w:t>9</w:t>
                            </w:r>
                          </w:p>
                          <w:p w14:paraId="1E2492CE" w14:textId="77777777" w:rsidR="004267AF" w:rsidRPr="0006778E" w:rsidRDefault="004267AF" w:rsidP="000F06A4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  <w:lang w:val="en-US"/>
                              </w:rPr>
                            </w:pPr>
                          </w:p>
                          <w:p w14:paraId="2DF7C419" w14:textId="5AA3F73C" w:rsidR="004A6C93" w:rsidRPr="0006778E" w:rsidRDefault="000770F6" w:rsidP="000F06A4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  <w:lang w:val="en-US"/>
                              </w:rPr>
                              <w:t>M</w:t>
                            </w:r>
                            <w:r w:rsidR="004A6C93" w:rsidRPr="0006778E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  <w:lang w:val="en-US"/>
                              </w:rPr>
                              <w:t xml:space="preserve">issings on all </w:t>
                            </w:r>
                            <w:r w:rsidR="005B3C60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  <w:lang w:val="en-US"/>
                              </w:rPr>
                              <w:t xml:space="preserve">maternal and/or paternal </w:t>
                            </w:r>
                            <w:r w:rsidR="004A6C93" w:rsidRPr="0006778E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  <w:lang w:val="en-US"/>
                              </w:rPr>
                              <w:t xml:space="preserve">questionnaires, </w:t>
                            </w:r>
                            <w:r w:rsidR="004267AF"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2"/>
                                <w:szCs w:val="22"/>
                                <w:lang w:val="en-US"/>
                              </w:rPr>
                              <w:t>n</w:t>
                            </w:r>
                            <w:r w:rsidR="004A6C93" w:rsidRPr="0006778E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  <w:lang w:val="en-US"/>
                              </w:rPr>
                              <w:t xml:space="preserve"> = </w:t>
                            </w:r>
                            <w:r w:rsidR="00B7229A" w:rsidRPr="0006778E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  <w:lang w:val="en-US"/>
                              </w:rPr>
                              <w:t>2</w:t>
                            </w:r>
                            <w:r w:rsidR="005B3C60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  <w:lang w:val="en-US"/>
                              </w:rPr>
                              <w:t>28</w:t>
                            </w:r>
                          </w:p>
                          <w:p w14:paraId="152AACDB" w14:textId="77777777" w:rsidR="000F06A4" w:rsidRPr="006C16BF" w:rsidRDefault="000F06A4" w:rsidP="000F06A4">
                            <w:pPr>
                              <w:rPr>
                                <w:color w:val="FF000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829E01" id="Text Box 13" o:spid="_x0000_s1032" type="#_x0000_t202" style="position:absolute;margin-left:206.75pt;margin-top:202.55pt;width:242.85pt;height:124.95pt;z-index:25170380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">
                <v:textbox>
                  <w:txbxContent>
                    <w:p w14:paraId="7786C483" w14:textId="28F2BA0A" w:rsidR="000F06A4" w:rsidRPr="0006778E" w:rsidRDefault="000F06A4" w:rsidP="000F06A4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  <w:lang w:val="en-US"/>
                        </w:rPr>
                      </w:pPr>
                      <w:r w:rsidRPr="0006778E">
                        <w:rPr>
                          <w:rFonts w:ascii="Times New Roman" w:hAnsi="Times New Roman" w:cs="Times New Roman"/>
                          <w:sz w:val="22"/>
                          <w:szCs w:val="22"/>
                          <w:lang w:val="en-US"/>
                        </w:rPr>
                        <w:t xml:space="preserve">Excluded (total </w:t>
                      </w:r>
                      <w:r w:rsidR="0006778E">
                        <w:rPr>
                          <w:rFonts w:ascii="Times New Roman" w:hAnsi="Times New Roman" w:cs="Times New Roman"/>
                          <w:i/>
                          <w:iCs/>
                          <w:sz w:val="22"/>
                          <w:szCs w:val="22"/>
                          <w:lang w:val="en-US"/>
                        </w:rPr>
                        <w:t>n</w:t>
                      </w:r>
                      <w:r w:rsidRPr="0006778E">
                        <w:rPr>
                          <w:rFonts w:ascii="Times New Roman" w:hAnsi="Times New Roman" w:cs="Times New Roman"/>
                          <w:sz w:val="22"/>
                          <w:szCs w:val="22"/>
                          <w:lang w:val="en-US"/>
                        </w:rPr>
                        <w:t xml:space="preserve"> = </w:t>
                      </w:r>
                      <w:r w:rsidR="00B52DBE" w:rsidRPr="0006778E">
                        <w:rPr>
                          <w:rFonts w:ascii="Times New Roman" w:hAnsi="Times New Roman" w:cs="Times New Roman"/>
                          <w:sz w:val="22"/>
                          <w:szCs w:val="22"/>
                          <w:lang w:val="en-US"/>
                        </w:rPr>
                        <w:t>5</w:t>
                      </w:r>
                      <w:r w:rsidR="00843E8B">
                        <w:rPr>
                          <w:rFonts w:ascii="Times New Roman" w:hAnsi="Times New Roman" w:cs="Times New Roman"/>
                          <w:sz w:val="22"/>
                          <w:szCs w:val="22"/>
                          <w:lang w:val="en-US"/>
                        </w:rPr>
                        <w:t>59</w:t>
                      </w:r>
                      <w:r w:rsidRPr="0006778E">
                        <w:rPr>
                          <w:rFonts w:ascii="Times New Roman" w:hAnsi="Times New Roman" w:cs="Times New Roman"/>
                          <w:sz w:val="22"/>
                          <w:szCs w:val="22"/>
                          <w:lang w:val="en-US"/>
                        </w:rPr>
                        <w:t>)</w:t>
                      </w:r>
                    </w:p>
                    <w:p w14:paraId="2C1A7C56" w14:textId="77777777" w:rsidR="002D6C36" w:rsidRPr="0006778E" w:rsidRDefault="002D6C36" w:rsidP="000F06A4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  <w:lang w:val="en-US"/>
                        </w:rPr>
                      </w:pPr>
                    </w:p>
                    <w:p w14:paraId="082DCADB" w14:textId="0D3B5171" w:rsidR="000F06A4" w:rsidRDefault="000F06A4" w:rsidP="000F06A4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  <w:lang w:val="en-US"/>
                        </w:rPr>
                      </w:pPr>
                      <w:r w:rsidRPr="0006778E">
                        <w:rPr>
                          <w:rFonts w:ascii="Times New Roman" w:hAnsi="Times New Roman" w:cs="Times New Roman"/>
                          <w:sz w:val="22"/>
                          <w:szCs w:val="22"/>
                          <w:lang w:val="en-US"/>
                        </w:rPr>
                        <w:t xml:space="preserve">More than 25% missing items on internalizing or externalizing scale, </w:t>
                      </w:r>
                      <w:r w:rsidR="004267AF">
                        <w:rPr>
                          <w:rFonts w:ascii="Times New Roman" w:hAnsi="Times New Roman" w:cs="Times New Roman"/>
                          <w:i/>
                          <w:iCs/>
                          <w:sz w:val="22"/>
                          <w:szCs w:val="22"/>
                          <w:lang w:val="en-US"/>
                        </w:rPr>
                        <w:t>n</w:t>
                      </w:r>
                      <w:r w:rsidRPr="0006778E">
                        <w:rPr>
                          <w:rFonts w:ascii="Times New Roman" w:hAnsi="Times New Roman" w:cs="Times New Roman"/>
                          <w:sz w:val="22"/>
                          <w:szCs w:val="22"/>
                          <w:lang w:val="en-US"/>
                        </w:rPr>
                        <w:t xml:space="preserve"> = </w:t>
                      </w:r>
                      <w:r w:rsidR="00010328" w:rsidRPr="0006778E">
                        <w:rPr>
                          <w:rFonts w:ascii="Times New Roman" w:hAnsi="Times New Roman" w:cs="Times New Roman"/>
                          <w:sz w:val="22"/>
                          <w:szCs w:val="22"/>
                          <w:lang w:val="en-US"/>
                        </w:rPr>
                        <w:t>3</w:t>
                      </w:r>
                      <w:r w:rsidR="000A0EB2" w:rsidRPr="0006778E">
                        <w:rPr>
                          <w:rFonts w:ascii="Times New Roman" w:hAnsi="Times New Roman" w:cs="Times New Roman"/>
                          <w:sz w:val="22"/>
                          <w:szCs w:val="22"/>
                          <w:lang w:val="en-US"/>
                        </w:rPr>
                        <w:t>22</w:t>
                      </w:r>
                    </w:p>
                    <w:p w14:paraId="37B0033D" w14:textId="77777777" w:rsidR="004267AF" w:rsidRPr="0006778E" w:rsidRDefault="004267AF" w:rsidP="000F06A4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  <w:lang w:val="en-US"/>
                        </w:rPr>
                      </w:pPr>
                    </w:p>
                    <w:p w14:paraId="5FCBF15F" w14:textId="2C855421" w:rsidR="000F06A4" w:rsidRDefault="000F06A4" w:rsidP="000F06A4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  <w:lang w:val="en-US"/>
                        </w:rPr>
                      </w:pPr>
                      <w:r w:rsidRPr="0006778E">
                        <w:rPr>
                          <w:rFonts w:ascii="Times New Roman" w:hAnsi="Times New Roman" w:cs="Times New Roman"/>
                          <w:sz w:val="22"/>
                          <w:szCs w:val="22"/>
                          <w:lang w:val="en-US"/>
                        </w:rPr>
                        <w:t xml:space="preserve">Low quality data, </w:t>
                      </w:r>
                      <w:r w:rsidR="004267AF">
                        <w:rPr>
                          <w:rFonts w:ascii="Times New Roman" w:hAnsi="Times New Roman" w:cs="Times New Roman"/>
                          <w:i/>
                          <w:iCs/>
                          <w:sz w:val="22"/>
                          <w:szCs w:val="22"/>
                          <w:lang w:val="en-US"/>
                        </w:rPr>
                        <w:t>n</w:t>
                      </w:r>
                      <w:r w:rsidRPr="0006778E">
                        <w:rPr>
                          <w:rFonts w:ascii="Times New Roman" w:hAnsi="Times New Roman" w:cs="Times New Roman"/>
                          <w:sz w:val="22"/>
                          <w:szCs w:val="22"/>
                          <w:lang w:val="en-US"/>
                        </w:rPr>
                        <w:t xml:space="preserve"> = </w:t>
                      </w:r>
                      <w:r w:rsidR="00422711">
                        <w:rPr>
                          <w:rFonts w:ascii="Times New Roman" w:hAnsi="Times New Roman" w:cs="Times New Roman"/>
                          <w:sz w:val="22"/>
                          <w:szCs w:val="22"/>
                          <w:lang w:val="en-US"/>
                        </w:rPr>
                        <w:t>9</w:t>
                      </w:r>
                    </w:p>
                    <w:p w14:paraId="1E2492CE" w14:textId="77777777" w:rsidR="004267AF" w:rsidRPr="0006778E" w:rsidRDefault="004267AF" w:rsidP="000F06A4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  <w:lang w:val="en-US"/>
                        </w:rPr>
                      </w:pPr>
                    </w:p>
                    <w:p w14:paraId="2DF7C419" w14:textId="5AA3F73C" w:rsidR="004A6C93" w:rsidRPr="0006778E" w:rsidRDefault="000770F6" w:rsidP="000F06A4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2"/>
                          <w:szCs w:val="22"/>
                          <w:lang w:val="en-US"/>
                        </w:rPr>
                        <w:t>M</w:t>
                      </w:r>
                      <w:r w:rsidR="004A6C93" w:rsidRPr="0006778E">
                        <w:rPr>
                          <w:rFonts w:ascii="Times New Roman" w:hAnsi="Times New Roman" w:cs="Times New Roman"/>
                          <w:sz w:val="22"/>
                          <w:szCs w:val="22"/>
                          <w:lang w:val="en-US"/>
                        </w:rPr>
                        <w:t xml:space="preserve">issings on all </w:t>
                      </w:r>
                      <w:r w:rsidR="005B3C60">
                        <w:rPr>
                          <w:rFonts w:ascii="Times New Roman" w:hAnsi="Times New Roman" w:cs="Times New Roman"/>
                          <w:sz w:val="22"/>
                          <w:szCs w:val="22"/>
                          <w:lang w:val="en-US"/>
                        </w:rPr>
                        <w:t xml:space="preserve">maternal and/or paternal </w:t>
                      </w:r>
                      <w:r w:rsidR="004A6C93" w:rsidRPr="0006778E">
                        <w:rPr>
                          <w:rFonts w:ascii="Times New Roman" w:hAnsi="Times New Roman" w:cs="Times New Roman"/>
                          <w:sz w:val="22"/>
                          <w:szCs w:val="22"/>
                          <w:lang w:val="en-US"/>
                        </w:rPr>
                        <w:t xml:space="preserve">questionnaires, </w:t>
                      </w:r>
                      <w:r w:rsidR="004267AF">
                        <w:rPr>
                          <w:rFonts w:ascii="Times New Roman" w:hAnsi="Times New Roman" w:cs="Times New Roman"/>
                          <w:i/>
                          <w:iCs/>
                          <w:sz w:val="22"/>
                          <w:szCs w:val="22"/>
                          <w:lang w:val="en-US"/>
                        </w:rPr>
                        <w:t>n</w:t>
                      </w:r>
                      <w:r w:rsidR="004A6C93" w:rsidRPr="0006778E">
                        <w:rPr>
                          <w:rFonts w:ascii="Times New Roman" w:hAnsi="Times New Roman" w:cs="Times New Roman"/>
                          <w:sz w:val="22"/>
                          <w:szCs w:val="22"/>
                          <w:lang w:val="en-US"/>
                        </w:rPr>
                        <w:t xml:space="preserve"> = </w:t>
                      </w:r>
                      <w:r w:rsidR="00B7229A" w:rsidRPr="0006778E">
                        <w:rPr>
                          <w:rFonts w:ascii="Times New Roman" w:hAnsi="Times New Roman" w:cs="Times New Roman"/>
                          <w:sz w:val="22"/>
                          <w:szCs w:val="22"/>
                          <w:lang w:val="en-US"/>
                        </w:rPr>
                        <w:t>2</w:t>
                      </w:r>
                      <w:r w:rsidR="005B3C60">
                        <w:rPr>
                          <w:rFonts w:ascii="Times New Roman" w:hAnsi="Times New Roman" w:cs="Times New Roman"/>
                          <w:sz w:val="22"/>
                          <w:szCs w:val="22"/>
                          <w:lang w:val="en-US"/>
                        </w:rPr>
                        <w:t>28</w:t>
                      </w:r>
                    </w:p>
                    <w:p w14:paraId="152AACDB" w14:textId="77777777" w:rsidR="000F06A4" w:rsidRPr="006C16BF" w:rsidRDefault="000F06A4" w:rsidP="000F06A4">
                      <w:pPr>
                        <w:rPr>
                          <w:color w:val="FF0000"/>
                          <w:lang w:val="en-US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C52582">
        <w:rPr>
          <w:rFonts w:ascii="Times New Roman" w:hAnsi="Times New Roman" w:cs="Times New Roman"/>
          <w:noProof/>
          <w:lang w:val="en-US"/>
        </w:rPr>
        <mc:AlternateContent>
          <mc:Choice Requires="wps">
            <w:drawing>
              <wp:anchor distT="0" distB="0" distL="114300" distR="114300" simplePos="0" relativeHeight="251723264" behindDoc="0" locked="0" layoutInCell="1" allowOverlap="1" wp14:anchorId="4C540EAD" wp14:editId="5BBA7091">
                <wp:simplePos x="0" y="0"/>
                <wp:positionH relativeFrom="column">
                  <wp:posOffset>1143228</wp:posOffset>
                </wp:positionH>
                <wp:positionV relativeFrom="paragraph">
                  <wp:posOffset>619125</wp:posOffset>
                </wp:positionV>
                <wp:extent cx="1485181" cy="0"/>
                <wp:effectExtent l="38100" t="76200" r="0" b="95250"/>
                <wp:wrapNone/>
                <wp:docPr id="10" name="Straight Arrow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485181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786672" id="Straight Arrow Connector 10" o:spid="_x0000_s1026" type="#_x0000_t32" style="position:absolute;margin-left:90pt;margin-top:48.75pt;width:116.95pt;height:0;flip:x;z-index:251723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" strokecolor="black [3213]" strokeweight=".5pt">
                <v:stroke endarrow="block" joinstyle="miter"/>
              </v:shape>
            </w:pict>
          </mc:Fallback>
        </mc:AlternateContent>
      </w:r>
      <w:r w:rsidR="0092697F" w:rsidRPr="00552707">
        <w:rPr>
          <w:rFonts w:ascii="Times New Roman" w:hAnsi="Times New Roman" w:cs="Times New Roman"/>
          <w:noProof/>
          <w:lang w:val="en-US"/>
        </w:rPr>
        <mc:AlternateContent>
          <mc:Choice Requires="wps">
            <w:drawing>
              <wp:anchor distT="45720" distB="45720" distL="114300" distR="114300" simplePos="0" relativeHeight="251625984" behindDoc="0" locked="0" layoutInCell="1" allowOverlap="1" wp14:anchorId="549FBEB8" wp14:editId="7B3C973F">
                <wp:simplePos x="0" y="0"/>
                <wp:positionH relativeFrom="column">
                  <wp:posOffset>109748</wp:posOffset>
                </wp:positionH>
                <wp:positionV relativeFrom="paragraph">
                  <wp:posOffset>1771015</wp:posOffset>
                </wp:positionV>
                <wp:extent cx="2124710" cy="587375"/>
                <wp:effectExtent l="0" t="0" r="27940" b="22225"/>
                <wp:wrapSquare wrapText="bothSides"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24710" cy="587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09856D" w14:textId="1A75A3A0" w:rsidR="00F82B82" w:rsidRDefault="00F82B82" w:rsidP="00F82B82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  <w:lang w:val="en-US"/>
                              </w:rPr>
                            </w:pPr>
                            <w:r w:rsidRPr="002A2954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  <w:lang w:val="en-US"/>
                              </w:rPr>
                              <w:t>Two-parent households</w:t>
                            </w:r>
                            <w:r w:rsidR="00E67664" w:rsidRPr="002A2954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  <w:lang w:val="en-US"/>
                              </w:rPr>
                              <w:t xml:space="preserve"> </w:t>
                            </w:r>
                          </w:p>
                          <w:p w14:paraId="2E12EB6C" w14:textId="77777777" w:rsidR="002A2954" w:rsidRPr="002A2954" w:rsidRDefault="002A2954" w:rsidP="00F82B82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  <w:lang w:val="en-US"/>
                              </w:rPr>
                            </w:pPr>
                          </w:p>
                          <w:p w14:paraId="3F507D71" w14:textId="0F06FF1D" w:rsidR="00F82B82" w:rsidRPr="002A2954" w:rsidRDefault="002A2954" w:rsidP="00F82B82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2"/>
                                <w:szCs w:val="22"/>
                                <w:lang w:val="en-US"/>
                              </w:rPr>
                              <w:t>n</w:t>
                            </w:r>
                            <w:r w:rsidR="00F82B82" w:rsidRPr="002A2954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  <w:lang w:val="en-US"/>
                              </w:rPr>
                              <w:t xml:space="preserve"> = </w:t>
                            </w:r>
                            <w:r w:rsidR="007F19FD" w:rsidRPr="002A2954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  <w:lang w:val="en-US"/>
                              </w:rPr>
                              <w:t>3,2</w:t>
                            </w:r>
                            <w:r w:rsidR="00497F2A" w:rsidRPr="002A2954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  <w:lang w:val="en-US"/>
                              </w:rPr>
                              <w:t>64</w:t>
                            </w:r>
                          </w:p>
                          <w:p w14:paraId="0DE91F89" w14:textId="77777777" w:rsidR="00F82B82" w:rsidRPr="006C16BF" w:rsidRDefault="00F82B82" w:rsidP="00F82B82">
                            <w:pPr>
                              <w:rPr>
                                <w:color w:val="FF000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9FBEB8" id="Text Box 4" o:spid="_x0000_s1033" type="#_x0000_t202" style="position:absolute;margin-left:8.65pt;margin-top:139.45pt;width:167.3pt;height:46.25pt;z-index:2516259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">
                <v:textbox>
                  <w:txbxContent>
                    <w:p w14:paraId="2309856D" w14:textId="1A75A3A0" w:rsidR="00F82B82" w:rsidRDefault="00F82B82" w:rsidP="00F82B82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  <w:lang w:val="en-US"/>
                        </w:rPr>
                      </w:pPr>
                      <w:r w:rsidRPr="002A2954">
                        <w:rPr>
                          <w:rFonts w:ascii="Times New Roman" w:hAnsi="Times New Roman" w:cs="Times New Roman"/>
                          <w:sz w:val="22"/>
                          <w:szCs w:val="22"/>
                          <w:lang w:val="en-US"/>
                        </w:rPr>
                        <w:t>Two-parent households</w:t>
                      </w:r>
                      <w:r w:rsidR="00E67664" w:rsidRPr="002A2954">
                        <w:rPr>
                          <w:rFonts w:ascii="Times New Roman" w:hAnsi="Times New Roman" w:cs="Times New Roman"/>
                          <w:sz w:val="22"/>
                          <w:szCs w:val="22"/>
                          <w:lang w:val="en-US"/>
                        </w:rPr>
                        <w:t xml:space="preserve"> </w:t>
                      </w:r>
                    </w:p>
                    <w:p w14:paraId="2E12EB6C" w14:textId="77777777" w:rsidR="002A2954" w:rsidRPr="002A2954" w:rsidRDefault="002A2954" w:rsidP="00F82B82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  <w:lang w:val="en-US"/>
                        </w:rPr>
                      </w:pPr>
                    </w:p>
                    <w:p w14:paraId="3F507D71" w14:textId="0F06FF1D" w:rsidR="00F82B82" w:rsidRPr="002A2954" w:rsidRDefault="002A2954" w:rsidP="00F82B82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Times New Roman" w:hAnsi="Times New Roman" w:cs="Times New Roman"/>
                          <w:i/>
                          <w:iCs/>
                          <w:sz w:val="22"/>
                          <w:szCs w:val="22"/>
                          <w:lang w:val="en-US"/>
                        </w:rPr>
                        <w:t>n</w:t>
                      </w:r>
                      <w:r w:rsidR="00F82B82" w:rsidRPr="002A2954">
                        <w:rPr>
                          <w:rFonts w:ascii="Times New Roman" w:hAnsi="Times New Roman" w:cs="Times New Roman"/>
                          <w:sz w:val="22"/>
                          <w:szCs w:val="22"/>
                          <w:lang w:val="en-US"/>
                        </w:rPr>
                        <w:t xml:space="preserve"> = </w:t>
                      </w:r>
                      <w:r w:rsidR="007F19FD" w:rsidRPr="002A2954">
                        <w:rPr>
                          <w:rFonts w:ascii="Times New Roman" w:hAnsi="Times New Roman" w:cs="Times New Roman"/>
                          <w:sz w:val="22"/>
                          <w:szCs w:val="22"/>
                          <w:lang w:val="en-US"/>
                        </w:rPr>
                        <w:t>3,2</w:t>
                      </w:r>
                      <w:r w:rsidR="00497F2A" w:rsidRPr="002A2954">
                        <w:rPr>
                          <w:rFonts w:ascii="Times New Roman" w:hAnsi="Times New Roman" w:cs="Times New Roman"/>
                          <w:sz w:val="22"/>
                          <w:szCs w:val="22"/>
                          <w:lang w:val="en-US"/>
                        </w:rPr>
                        <w:t>64</w:t>
                      </w:r>
                    </w:p>
                    <w:p w14:paraId="0DE91F89" w14:textId="77777777" w:rsidR="00F82B82" w:rsidRPr="006C16BF" w:rsidRDefault="00F82B82" w:rsidP="00F82B82">
                      <w:pPr>
                        <w:rPr>
                          <w:color w:val="FF0000"/>
                          <w:lang w:val="en-US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B649FD" w:rsidRPr="0055270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A46F1D" w14:textId="77777777" w:rsidR="00F96D7F" w:rsidRDefault="00F96D7F" w:rsidP="00512DD1">
      <w:r>
        <w:separator/>
      </w:r>
    </w:p>
  </w:endnote>
  <w:endnote w:type="continuationSeparator" w:id="0">
    <w:p w14:paraId="2AFECA22" w14:textId="77777777" w:rsidR="00F96D7F" w:rsidRDefault="00F96D7F" w:rsidP="00512D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9C6C12" w14:textId="77777777" w:rsidR="00F96D7F" w:rsidRDefault="00F96D7F" w:rsidP="00512DD1">
      <w:r>
        <w:separator/>
      </w:r>
    </w:p>
  </w:footnote>
  <w:footnote w:type="continuationSeparator" w:id="0">
    <w:p w14:paraId="4D2D01E0" w14:textId="77777777" w:rsidR="00F96D7F" w:rsidRDefault="00F96D7F" w:rsidP="00512DD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7C58"/>
    <w:rsid w:val="00001CA8"/>
    <w:rsid w:val="00002DC5"/>
    <w:rsid w:val="0000608D"/>
    <w:rsid w:val="00010328"/>
    <w:rsid w:val="00010F3C"/>
    <w:rsid w:val="00012FF4"/>
    <w:rsid w:val="0001627D"/>
    <w:rsid w:val="00017584"/>
    <w:rsid w:val="0003761D"/>
    <w:rsid w:val="00042562"/>
    <w:rsid w:val="000459C5"/>
    <w:rsid w:val="000559EF"/>
    <w:rsid w:val="000600BA"/>
    <w:rsid w:val="0006778E"/>
    <w:rsid w:val="000770F6"/>
    <w:rsid w:val="00077141"/>
    <w:rsid w:val="000912A7"/>
    <w:rsid w:val="000A05D0"/>
    <w:rsid w:val="000A0EB2"/>
    <w:rsid w:val="000B0815"/>
    <w:rsid w:val="000B36DB"/>
    <w:rsid w:val="000C348C"/>
    <w:rsid w:val="000D6C47"/>
    <w:rsid w:val="000E3A6B"/>
    <w:rsid w:val="000E7F37"/>
    <w:rsid w:val="000F06A4"/>
    <w:rsid w:val="000F574F"/>
    <w:rsid w:val="001001FA"/>
    <w:rsid w:val="00105CEF"/>
    <w:rsid w:val="001103F9"/>
    <w:rsid w:val="001140E5"/>
    <w:rsid w:val="00125B3C"/>
    <w:rsid w:val="00133059"/>
    <w:rsid w:val="00133511"/>
    <w:rsid w:val="0013473F"/>
    <w:rsid w:val="00154FAB"/>
    <w:rsid w:val="00157636"/>
    <w:rsid w:val="001704D4"/>
    <w:rsid w:val="00171A1E"/>
    <w:rsid w:val="0018152F"/>
    <w:rsid w:val="001A2A77"/>
    <w:rsid w:val="001E7382"/>
    <w:rsid w:val="0020548C"/>
    <w:rsid w:val="002109E9"/>
    <w:rsid w:val="00210C8D"/>
    <w:rsid w:val="0021231A"/>
    <w:rsid w:val="00225F41"/>
    <w:rsid w:val="00230338"/>
    <w:rsid w:val="002333E4"/>
    <w:rsid w:val="00237B29"/>
    <w:rsid w:val="002820AD"/>
    <w:rsid w:val="00290793"/>
    <w:rsid w:val="00290D4A"/>
    <w:rsid w:val="00294F53"/>
    <w:rsid w:val="002A2954"/>
    <w:rsid w:val="002B2888"/>
    <w:rsid w:val="002C1A2C"/>
    <w:rsid w:val="002C20AC"/>
    <w:rsid w:val="002C5A43"/>
    <w:rsid w:val="002D6C36"/>
    <w:rsid w:val="002D7BCD"/>
    <w:rsid w:val="002E0ADF"/>
    <w:rsid w:val="002F1720"/>
    <w:rsid w:val="002F2ABA"/>
    <w:rsid w:val="002F3C71"/>
    <w:rsid w:val="003058AF"/>
    <w:rsid w:val="00306DEC"/>
    <w:rsid w:val="00324E10"/>
    <w:rsid w:val="00340028"/>
    <w:rsid w:val="00341184"/>
    <w:rsid w:val="00347AF6"/>
    <w:rsid w:val="00353C21"/>
    <w:rsid w:val="00390A86"/>
    <w:rsid w:val="003948E7"/>
    <w:rsid w:val="003C160A"/>
    <w:rsid w:val="003C7D72"/>
    <w:rsid w:val="003E2D60"/>
    <w:rsid w:val="003F6BD3"/>
    <w:rsid w:val="00400887"/>
    <w:rsid w:val="00412CE1"/>
    <w:rsid w:val="00422711"/>
    <w:rsid w:val="004267AF"/>
    <w:rsid w:val="00435348"/>
    <w:rsid w:val="00436AA5"/>
    <w:rsid w:val="0045273C"/>
    <w:rsid w:val="0046468E"/>
    <w:rsid w:val="004873E5"/>
    <w:rsid w:val="00497F2A"/>
    <w:rsid w:val="004A6979"/>
    <w:rsid w:val="004A6C93"/>
    <w:rsid w:val="004B4EC5"/>
    <w:rsid w:val="004B7CB4"/>
    <w:rsid w:val="004D40AF"/>
    <w:rsid w:val="004D7777"/>
    <w:rsid w:val="004F2C7B"/>
    <w:rsid w:val="00502778"/>
    <w:rsid w:val="00512DD1"/>
    <w:rsid w:val="0052568B"/>
    <w:rsid w:val="0054193A"/>
    <w:rsid w:val="005452A9"/>
    <w:rsid w:val="00546F4E"/>
    <w:rsid w:val="00552707"/>
    <w:rsid w:val="005570C5"/>
    <w:rsid w:val="00562735"/>
    <w:rsid w:val="005976F2"/>
    <w:rsid w:val="005B3C60"/>
    <w:rsid w:val="00602B2C"/>
    <w:rsid w:val="00602D00"/>
    <w:rsid w:val="0060476A"/>
    <w:rsid w:val="00604CA1"/>
    <w:rsid w:val="00613CB8"/>
    <w:rsid w:val="00620DBE"/>
    <w:rsid w:val="00622A17"/>
    <w:rsid w:val="006251D9"/>
    <w:rsid w:val="0063332C"/>
    <w:rsid w:val="0066727B"/>
    <w:rsid w:val="00675A17"/>
    <w:rsid w:val="00677601"/>
    <w:rsid w:val="006B0384"/>
    <w:rsid w:val="006C16BF"/>
    <w:rsid w:val="006C2342"/>
    <w:rsid w:val="006C38FA"/>
    <w:rsid w:val="006E7774"/>
    <w:rsid w:val="006F20DA"/>
    <w:rsid w:val="0070243F"/>
    <w:rsid w:val="007153B1"/>
    <w:rsid w:val="00715776"/>
    <w:rsid w:val="00715F31"/>
    <w:rsid w:val="0073201E"/>
    <w:rsid w:val="0073729E"/>
    <w:rsid w:val="00740FE0"/>
    <w:rsid w:val="00752069"/>
    <w:rsid w:val="00754AC2"/>
    <w:rsid w:val="007670B7"/>
    <w:rsid w:val="00770798"/>
    <w:rsid w:val="0078104E"/>
    <w:rsid w:val="00785824"/>
    <w:rsid w:val="00785D18"/>
    <w:rsid w:val="00796576"/>
    <w:rsid w:val="00796665"/>
    <w:rsid w:val="007A3EB7"/>
    <w:rsid w:val="007B1900"/>
    <w:rsid w:val="007B1E33"/>
    <w:rsid w:val="007B4FC0"/>
    <w:rsid w:val="007C33F4"/>
    <w:rsid w:val="007C7B00"/>
    <w:rsid w:val="007D1B46"/>
    <w:rsid w:val="007D4C26"/>
    <w:rsid w:val="007F19FD"/>
    <w:rsid w:val="007F302D"/>
    <w:rsid w:val="00807F22"/>
    <w:rsid w:val="00813F27"/>
    <w:rsid w:val="00821727"/>
    <w:rsid w:val="008270B1"/>
    <w:rsid w:val="00833D44"/>
    <w:rsid w:val="00841F8D"/>
    <w:rsid w:val="00843E8B"/>
    <w:rsid w:val="008454CD"/>
    <w:rsid w:val="00846C52"/>
    <w:rsid w:val="00851C62"/>
    <w:rsid w:val="008603D5"/>
    <w:rsid w:val="00872E58"/>
    <w:rsid w:val="00872F1D"/>
    <w:rsid w:val="00887203"/>
    <w:rsid w:val="00892345"/>
    <w:rsid w:val="008A435A"/>
    <w:rsid w:val="008B246F"/>
    <w:rsid w:val="008C2892"/>
    <w:rsid w:val="008C2DC0"/>
    <w:rsid w:val="008C5408"/>
    <w:rsid w:val="008C6CB6"/>
    <w:rsid w:val="008D1C9E"/>
    <w:rsid w:val="008D32AB"/>
    <w:rsid w:val="008E1B18"/>
    <w:rsid w:val="008E6E75"/>
    <w:rsid w:val="0090233B"/>
    <w:rsid w:val="00902358"/>
    <w:rsid w:val="00904648"/>
    <w:rsid w:val="009103E0"/>
    <w:rsid w:val="0091222D"/>
    <w:rsid w:val="009209B6"/>
    <w:rsid w:val="00921991"/>
    <w:rsid w:val="00923E97"/>
    <w:rsid w:val="009267F9"/>
    <w:rsid w:val="0092697F"/>
    <w:rsid w:val="009362FD"/>
    <w:rsid w:val="00940DCF"/>
    <w:rsid w:val="00951547"/>
    <w:rsid w:val="0095696A"/>
    <w:rsid w:val="00966FEA"/>
    <w:rsid w:val="00971B2A"/>
    <w:rsid w:val="009816B1"/>
    <w:rsid w:val="009869EB"/>
    <w:rsid w:val="009A22F7"/>
    <w:rsid w:val="009C74C1"/>
    <w:rsid w:val="009D5910"/>
    <w:rsid w:val="009E0012"/>
    <w:rsid w:val="009F109A"/>
    <w:rsid w:val="00A00C74"/>
    <w:rsid w:val="00A0283D"/>
    <w:rsid w:val="00A112B1"/>
    <w:rsid w:val="00A166F0"/>
    <w:rsid w:val="00A35479"/>
    <w:rsid w:val="00A4128C"/>
    <w:rsid w:val="00A4373B"/>
    <w:rsid w:val="00A47718"/>
    <w:rsid w:val="00A747BD"/>
    <w:rsid w:val="00A74D31"/>
    <w:rsid w:val="00A7546D"/>
    <w:rsid w:val="00A778B6"/>
    <w:rsid w:val="00A90FCA"/>
    <w:rsid w:val="00AA4976"/>
    <w:rsid w:val="00AA6D70"/>
    <w:rsid w:val="00AA6EEC"/>
    <w:rsid w:val="00AB4193"/>
    <w:rsid w:val="00AB511E"/>
    <w:rsid w:val="00AD3319"/>
    <w:rsid w:val="00AD798F"/>
    <w:rsid w:val="00AE2581"/>
    <w:rsid w:val="00B1357E"/>
    <w:rsid w:val="00B155B1"/>
    <w:rsid w:val="00B3160A"/>
    <w:rsid w:val="00B41EDF"/>
    <w:rsid w:val="00B4300A"/>
    <w:rsid w:val="00B50144"/>
    <w:rsid w:val="00B52DBE"/>
    <w:rsid w:val="00B5512D"/>
    <w:rsid w:val="00B55708"/>
    <w:rsid w:val="00B6222A"/>
    <w:rsid w:val="00B622B5"/>
    <w:rsid w:val="00B67D12"/>
    <w:rsid w:val="00B703D4"/>
    <w:rsid w:val="00B7229A"/>
    <w:rsid w:val="00B95946"/>
    <w:rsid w:val="00B9648A"/>
    <w:rsid w:val="00BC25B5"/>
    <w:rsid w:val="00BC63EC"/>
    <w:rsid w:val="00BC6747"/>
    <w:rsid w:val="00BD792E"/>
    <w:rsid w:val="00C146B5"/>
    <w:rsid w:val="00C160E9"/>
    <w:rsid w:val="00C25478"/>
    <w:rsid w:val="00C52582"/>
    <w:rsid w:val="00C60728"/>
    <w:rsid w:val="00C964D6"/>
    <w:rsid w:val="00C96BE1"/>
    <w:rsid w:val="00CA04BE"/>
    <w:rsid w:val="00CA700F"/>
    <w:rsid w:val="00CC0EC8"/>
    <w:rsid w:val="00CC1DB9"/>
    <w:rsid w:val="00CC55D4"/>
    <w:rsid w:val="00CC7E8E"/>
    <w:rsid w:val="00CD3466"/>
    <w:rsid w:val="00CE09E1"/>
    <w:rsid w:val="00CF3B55"/>
    <w:rsid w:val="00CF4B4F"/>
    <w:rsid w:val="00CF58C1"/>
    <w:rsid w:val="00D03E18"/>
    <w:rsid w:val="00D202F8"/>
    <w:rsid w:val="00D276BB"/>
    <w:rsid w:val="00D306D9"/>
    <w:rsid w:val="00D46609"/>
    <w:rsid w:val="00D66573"/>
    <w:rsid w:val="00D717F7"/>
    <w:rsid w:val="00D769C4"/>
    <w:rsid w:val="00D94421"/>
    <w:rsid w:val="00DB66F1"/>
    <w:rsid w:val="00DB7504"/>
    <w:rsid w:val="00DF39EC"/>
    <w:rsid w:val="00DF4CCD"/>
    <w:rsid w:val="00DF4F77"/>
    <w:rsid w:val="00E11514"/>
    <w:rsid w:val="00E12608"/>
    <w:rsid w:val="00E37FDA"/>
    <w:rsid w:val="00E461E6"/>
    <w:rsid w:val="00E53D66"/>
    <w:rsid w:val="00E56B3D"/>
    <w:rsid w:val="00E60BE1"/>
    <w:rsid w:val="00E637CF"/>
    <w:rsid w:val="00E67664"/>
    <w:rsid w:val="00E82EFA"/>
    <w:rsid w:val="00E865CC"/>
    <w:rsid w:val="00E9189F"/>
    <w:rsid w:val="00E93633"/>
    <w:rsid w:val="00EA1760"/>
    <w:rsid w:val="00EA4F1D"/>
    <w:rsid w:val="00EB6352"/>
    <w:rsid w:val="00EF4149"/>
    <w:rsid w:val="00F01A16"/>
    <w:rsid w:val="00F06B67"/>
    <w:rsid w:val="00F223FF"/>
    <w:rsid w:val="00F34B5A"/>
    <w:rsid w:val="00F43602"/>
    <w:rsid w:val="00F5271A"/>
    <w:rsid w:val="00F552ED"/>
    <w:rsid w:val="00F82B82"/>
    <w:rsid w:val="00F91A1D"/>
    <w:rsid w:val="00F96D7F"/>
    <w:rsid w:val="00FA060A"/>
    <w:rsid w:val="00FA58B7"/>
    <w:rsid w:val="00FA7C58"/>
    <w:rsid w:val="00FB4783"/>
    <w:rsid w:val="00FC75E6"/>
    <w:rsid w:val="00FD0798"/>
    <w:rsid w:val="00FD44A3"/>
    <w:rsid w:val="00FE3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9443F9"/>
  <w15:chartTrackingRefBased/>
  <w15:docId w15:val="{771F98F5-8EF9-449C-BC9D-0B20370E2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1C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Tabel Erasmus MC"/>
    <w:basedOn w:val="TableNormal"/>
    <w:uiPriority w:val="39"/>
    <w:rsid w:val="0046468E"/>
    <w:rPr>
      <w:rFonts w:ascii="Arial" w:hAnsi="Arial"/>
    </w:rPr>
    <w:tblPr>
      <w:tblBorders>
        <w:top w:val="single" w:sz="4" w:space="0" w:color="89D4F1"/>
        <w:left w:val="single" w:sz="4" w:space="0" w:color="89D4F1"/>
        <w:bottom w:val="single" w:sz="4" w:space="0" w:color="89D4F1"/>
        <w:right w:val="single" w:sz="4" w:space="0" w:color="89D4F1"/>
        <w:insideH w:val="single" w:sz="4" w:space="0" w:color="89D4F1"/>
        <w:insideV w:val="single" w:sz="4" w:space="0" w:color="89D4F1"/>
      </w:tblBorders>
      <w:tblCellMar>
        <w:top w:w="57" w:type="dxa"/>
        <w:left w:w="57" w:type="dxa"/>
        <w:bottom w:w="57" w:type="dxa"/>
        <w:right w:w="57" w:type="dxa"/>
      </w:tblCellMar>
    </w:tblPr>
  </w:style>
  <w:style w:type="table" w:styleId="ListTable6Colorful-Accent2">
    <w:name w:val="List Table 6 Colorful Accent 2"/>
    <w:basedOn w:val="TableNormal"/>
    <w:uiPriority w:val="51"/>
    <w:rsid w:val="00CC55D4"/>
    <w:rPr>
      <w:rFonts w:ascii="Times New Roman" w:eastAsia="Times New Roman" w:hAnsi="Times New Roman" w:cs="Times New Roman"/>
      <w:color w:val="C45911" w:themeColor="accent2" w:themeShade="BF"/>
      <w:sz w:val="20"/>
      <w:szCs w:val="20"/>
      <w:lang w:val="en-GB" w:eastAsia="en-GB"/>
    </w:rPr>
    <w:tblPr>
      <w:tblStyleRowBandSize w:val="1"/>
      <w:tblStyleColBandSize w:val="1"/>
      <w:tblBorders>
        <w:top w:val="single" w:sz="4" w:space="0" w:color="ED7D31" w:themeColor="accent2"/>
        <w:bottom w:val="single" w:sz="4" w:space="0" w:color="ED7D31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paragraph" w:styleId="Header">
    <w:name w:val="header"/>
    <w:basedOn w:val="Normal"/>
    <w:link w:val="HeaderChar"/>
    <w:uiPriority w:val="99"/>
    <w:unhideWhenUsed/>
    <w:rsid w:val="00512DD1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12DD1"/>
  </w:style>
  <w:style w:type="paragraph" w:styleId="Footer">
    <w:name w:val="footer"/>
    <w:basedOn w:val="Normal"/>
    <w:link w:val="FooterChar"/>
    <w:uiPriority w:val="99"/>
    <w:unhideWhenUsed/>
    <w:rsid w:val="00512DD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12DD1"/>
  </w:style>
  <w:style w:type="paragraph" w:styleId="BalloonText">
    <w:name w:val="Balloon Text"/>
    <w:basedOn w:val="Normal"/>
    <w:link w:val="BalloonTextChar"/>
    <w:uiPriority w:val="99"/>
    <w:semiHidden/>
    <w:unhideWhenUsed/>
    <w:rsid w:val="00C2547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2547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046160\AppData\Local\Temp\Templafy\WordVsto\yu34lsh5.dotx" TargetMode="Externa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TemplafyFormConfiguration><![CDATA[{"formFields":[],"formDataEntries":[]}]]></TemplafyFormConfiguration>
</file>

<file path=customXml/item2.xml><?xml version="1.0" encoding="utf-8"?>
<TemplafyTemplateConfiguration><![CDATA[{"elementsMetadata":[],"transformationConfigurations":[],"templateName":"Blanco_Word_doc","templateDescription":"","enableDocumentContentUpdater":false,"version":"2.0"}]]></TemplafyTemplateConfiguration>
</file>

<file path=customXml/itemProps1.xml><?xml version="1.0" encoding="utf-8"?>
<ds:datastoreItem xmlns:ds="http://schemas.openxmlformats.org/officeDocument/2006/customXml" ds:itemID="{9A32F8E7-CF5B-439E-A7AE-FB42C17106FF}">
  <ds:schemaRefs/>
</ds:datastoreItem>
</file>

<file path=customXml/itemProps2.xml><?xml version="1.0" encoding="utf-8"?>
<ds:datastoreItem xmlns:ds="http://schemas.openxmlformats.org/officeDocument/2006/customXml" ds:itemID="{88410EE0-F98B-4058-BA2A-4A6D59726E2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yu34lsh5.dotx</Template>
  <TotalTime>12</TotalTime>
  <Pages>1</Pages>
  <Words>8</Words>
  <Characters>50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S.I. Hogye</dc:creator>
  <cp:keywords/>
  <dc:description/>
  <cp:lastModifiedBy>Sara Hogye</cp:lastModifiedBy>
  <cp:revision>3</cp:revision>
  <dcterms:created xsi:type="dcterms:W3CDTF">2023-04-22T14:39:00Z</dcterms:created>
  <dcterms:modified xsi:type="dcterms:W3CDTF">2023-04-22T14:51:00Z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5dc6714-9f23-4030-b547-8c94b19e0b7a_Enabled">
    <vt:lpwstr>true</vt:lpwstr>
  </property>
  <property fmtid="{D5CDD505-2E9C-101B-9397-08002B2CF9AE}" pid="3" name="MSIP_Label_f5dc6714-9f23-4030-b547-8c94b19e0b7a_SetDate">
    <vt:lpwstr>2022-11-25T13:09:38Z</vt:lpwstr>
  </property>
  <property fmtid="{D5CDD505-2E9C-101B-9397-08002B2CF9AE}" pid="4" name="MSIP_Label_f5dc6714-9f23-4030-b547-8c94b19e0b7a_Method">
    <vt:lpwstr>Standard</vt:lpwstr>
  </property>
  <property fmtid="{D5CDD505-2E9C-101B-9397-08002B2CF9AE}" pid="5" name="MSIP_Label_f5dc6714-9f23-4030-b547-8c94b19e0b7a_Name">
    <vt:lpwstr>Internal Information (R3)</vt:lpwstr>
  </property>
  <property fmtid="{D5CDD505-2E9C-101B-9397-08002B2CF9AE}" pid="6" name="MSIP_Label_f5dc6714-9f23-4030-b547-8c94b19e0b7a_SiteId">
    <vt:lpwstr>acbd4e6b-e845-4677-853c-a8d24faf3655</vt:lpwstr>
  </property>
  <property fmtid="{D5CDD505-2E9C-101B-9397-08002B2CF9AE}" pid="7" name="MSIP_Label_f5dc6714-9f23-4030-b547-8c94b19e0b7a_ActionId">
    <vt:lpwstr>f08f2f8c-0ac0-4afb-bb12-d8b14412b7fc</vt:lpwstr>
  </property>
  <property fmtid="{D5CDD505-2E9C-101B-9397-08002B2CF9AE}" pid="8" name="MSIP_Label_f5dc6714-9f23-4030-b547-8c94b19e0b7a_ContentBits">
    <vt:lpwstr>0</vt:lpwstr>
  </property>
  <property fmtid="{D5CDD505-2E9C-101B-9397-08002B2CF9AE}" pid="9" name="TemplafyTenantId">
    <vt:lpwstr>erasmusmc</vt:lpwstr>
  </property>
  <property fmtid="{D5CDD505-2E9C-101B-9397-08002B2CF9AE}" pid="10" name="TemplafyTemplateId">
    <vt:lpwstr>638058507567287981</vt:lpwstr>
  </property>
  <property fmtid="{D5CDD505-2E9C-101B-9397-08002B2CF9AE}" pid="11" name="TemplafyUserProfileId">
    <vt:lpwstr>637736053328369747</vt:lpwstr>
  </property>
  <property fmtid="{D5CDD505-2E9C-101B-9397-08002B2CF9AE}" pid="12" name="TemplafyFromBlank">
    <vt:bool>true</vt:bool>
  </property>
</Properties>
</file>